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3FD" w:rsidRDefault="002A53FD" w:rsidP="002A53FD">
      <w:pPr>
        <w:tabs>
          <w:tab w:val="left" w:pos="6237"/>
          <w:tab w:val="left" w:pos="7110"/>
          <w:tab w:val="right" w:pos="9355"/>
        </w:tabs>
        <w:ind w:left="567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</w:p>
    <w:p w:rsidR="002A53FD" w:rsidRPr="000641BA" w:rsidRDefault="002A53FD" w:rsidP="002A53FD">
      <w:pPr>
        <w:tabs>
          <w:tab w:val="left" w:pos="6237"/>
          <w:tab w:val="left" w:pos="7110"/>
          <w:tab w:val="right" w:pos="9355"/>
        </w:tabs>
        <w:ind w:left="567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УТВЕРЖДЕНО</w:t>
      </w:r>
    </w:p>
    <w:p w:rsidR="002A53FD" w:rsidRDefault="002A53FD" w:rsidP="002A53FD">
      <w:pPr>
        <w:tabs>
          <w:tab w:val="left" w:pos="6135"/>
          <w:tab w:val="left" w:pos="6237"/>
          <w:tab w:val="right" w:pos="9355"/>
        </w:tabs>
        <w:ind w:left="5670"/>
        <w:jc w:val="center"/>
        <w:rPr>
          <w:sz w:val="26"/>
          <w:szCs w:val="26"/>
        </w:rPr>
      </w:pPr>
      <w:r w:rsidRPr="000641BA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0641BA">
        <w:rPr>
          <w:sz w:val="26"/>
          <w:szCs w:val="26"/>
        </w:rPr>
        <w:t>риказ</w:t>
      </w:r>
      <w:r>
        <w:rPr>
          <w:sz w:val="26"/>
          <w:szCs w:val="26"/>
        </w:rPr>
        <w:t>ом</w:t>
      </w:r>
      <w:r w:rsidRPr="000641B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УФСИН </w:t>
      </w:r>
      <w:r w:rsidRPr="000641BA">
        <w:rPr>
          <w:sz w:val="26"/>
          <w:szCs w:val="26"/>
        </w:rPr>
        <w:t>России</w:t>
      </w:r>
    </w:p>
    <w:p w:rsidR="002A53FD" w:rsidRPr="000641BA" w:rsidRDefault="002A53FD" w:rsidP="002A53FD">
      <w:pPr>
        <w:tabs>
          <w:tab w:val="left" w:pos="6237"/>
        </w:tabs>
        <w:ind w:left="5670"/>
        <w:jc w:val="center"/>
        <w:rPr>
          <w:sz w:val="26"/>
          <w:szCs w:val="26"/>
        </w:rPr>
      </w:pPr>
      <w:r>
        <w:rPr>
          <w:sz w:val="26"/>
          <w:szCs w:val="26"/>
        </w:rPr>
        <w:t>по Костромской области</w:t>
      </w:r>
    </w:p>
    <w:p w:rsidR="002A53FD" w:rsidRPr="000641BA" w:rsidRDefault="002A53FD" w:rsidP="002A53FD">
      <w:pPr>
        <w:tabs>
          <w:tab w:val="left" w:pos="6237"/>
        </w:tabs>
        <w:ind w:left="5670"/>
        <w:jc w:val="center"/>
        <w:rPr>
          <w:sz w:val="26"/>
          <w:szCs w:val="26"/>
        </w:rPr>
      </w:pPr>
      <w:r w:rsidRPr="000641BA">
        <w:rPr>
          <w:sz w:val="26"/>
          <w:szCs w:val="26"/>
        </w:rPr>
        <w:t xml:space="preserve">от </w:t>
      </w:r>
      <w:r w:rsidR="0086292C">
        <w:rPr>
          <w:sz w:val="26"/>
          <w:szCs w:val="26"/>
        </w:rPr>
        <w:t xml:space="preserve">3 сентября 2018 года </w:t>
      </w:r>
      <w:r>
        <w:rPr>
          <w:sz w:val="26"/>
          <w:szCs w:val="26"/>
        </w:rPr>
        <w:t>№</w:t>
      </w:r>
      <w:r w:rsidRPr="000641BA">
        <w:rPr>
          <w:sz w:val="26"/>
          <w:szCs w:val="26"/>
        </w:rPr>
        <w:t xml:space="preserve"> </w:t>
      </w:r>
      <w:r w:rsidR="0086292C">
        <w:rPr>
          <w:sz w:val="26"/>
          <w:szCs w:val="26"/>
        </w:rPr>
        <w:t>498</w:t>
      </w:r>
      <w:bookmarkStart w:id="0" w:name="_GoBack"/>
      <w:bookmarkEnd w:id="0"/>
    </w:p>
    <w:p w:rsidR="002A53FD" w:rsidRPr="00110D65" w:rsidRDefault="002A53FD" w:rsidP="002A53FD">
      <w:pPr>
        <w:tabs>
          <w:tab w:val="left" w:pos="6237"/>
        </w:tabs>
        <w:ind w:left="5670" w:firstLine="9923"/>
        <w:jc w:val="center"/>
        <w:rPr>
          <w:sz w:val="26"/>
          <w:szCs w:val="26"/>
        </w:rPr>
      </w:pPr>
    </w:p>
    <w:p w:rsidR="002A53FD" w:rsidRPr="00110D65" w:rsidRDefault="002A53FD" w:rsidP="002A53FD">
      <w:pPr>
        <w:tabs>
          <w:tab w:val="left" w:pos="6237"/>
        </w:tabs>
        <w:ind w:left="5670"/>
        <w:jc w:val="center"/>
        <w:rPr>
          <w:sz w:val="26"/>
          <w:szCs w:val="26"/>
        </w:rPr>
      </w:pPr>
    </w:p>
    <w:p w:rsidR="002A53FD" w:rsidRPr="002A53FD" w:rsidRDefault="002A53FD" w:rsidP="002A53FD">
      <w:pPr>
        <w:rPr>
          <w:b/>
          <w:sz w:val="26"/>
          <w:szCs w:val="26"/>
        </w:rPr>
      </w:pPr>
    </w:p>
    <w:p w:rsidR="002A53FD" w:rsidRPr="002A53FD" w:rsidRDefault="002A53FD" w:rsidP="002A53FD">
      <w:pPr>
        <w:pStyle w:val="1"/>
        <w:rPr>
          <w:b/>
          <w:sz w:val="26"/>
          <w:szCs w:val="26"/>
        </w:rPr>
      </w:pPr>
      <w:r w:rsidRPr="002A53FD">
        <w:rPr>
          <w:b/>
          <w:sz w:val="26"/>
          <w:szCs w:val="26"/>
        </w:rPr>
        <w:t>Положение</w:t>
      </w:r>
    </w:p>
    <w:p w:rsidR="002A53FD" w:rsidRPr="002A53FD" w:rsidRDefault="002A53FD" w:rsidP="002A53FD">
      <w:pPr>
        <w:pStyle w:val="2"/>
        <w:rPr>
          <w:b/>
          <w:sz w:val="26"/>
          <w:szCs w:val="26"/>
        </w:rPr>
      </w:pPr>
      <w:r w:rsidRPr="002A53FD">
        <w:rPr>
          <w:b/>
          <w:sz w:val="26"/>
          <w:szCs w:val="26"/>
        </w:rPr>
        <w:t xml:space="preserve">об инспекции по личному составу и противодействию коррупции </w:t>
      </w:r>
    </w:p>
    <w:p w:rsidR="002A53FD" w:rsidRPr="002A53FD" w:rsidRDefault="002A53FD" w:rsidP="002A53FD">
      <w:pPr>
        <w:pStyle w:val="2"/>
        <w:rPr>
          <w:b/>
          <w:sz w:val="26"/>
          <w:szCs w:val="26"/>
        </w:rPr>
      </w:pPr>
      <w:r w:rsidRPr="002A53FD">
        <w:rPr>
          <w:b/>
          <w:sz w:val="26"/>
          <w:szCs w:val="26"/>
        </w:rPr>
        <w:t xml:space="preserve">Управления Федеральной службы исполнения наказаний </w:t>
      </w:r>
    </w:p>
    <w:p w:rsidR="002A53FD" w:rsidRPr="002A53FD" w:rsidRDefault="002A53FD" w:rsidP="002A53FD">
      <w:pPr>
        <w:pStyle w:val="2"/>
        <w:rPr>
          <w:b/>
          <w:sz w:val="26"/>
          <w:szCs w:val="26"/>
        </w:rPr>
      </w:pPr>
      <w:r w:rsidRPr="002A53FD">
        <w:rPr>
          <w:b/>
          <w:sz w:val="26"/>
          <w:szCs w:val="26"/>
        </w:rPr>
        <w:t>по Костромской области</w:t>
      </w:r>
    </w:p>
    <w:p w:rsidR="002A53FD" w:rsidRPr="00C91963" w:rsidRDefault="002A53FD" w:rsidP="002A53FD">
      <w:pPr>
        <w:jc w:val="both"/>
        <w:rPr>
          <w:sz w:val="26"/>
          <w:szCs w:val="26"/>
        </w:rPr>
      </w:pPr>
    </w:p>
    <w:p w:rsidR="009B68AE" w:rsidRPr="009B68AE" w:rsidRDefault="009B68AE" w:rsidP="009B68AE"/>
    <w:p w:rsidR="00E26FD4" w:rsidRPr="00500542" w:rsidRDefault="00AD0AC4" w:rsidP="009B68AE">
      <w:pPr>
        <w:pStyle w:val="1"/>
        <w:widowControl/>
        <w:rPr>
          <w:b/>
          <w:bCs/>
          <w:sz w:val="26"/>
          <w:szCs w:val="26"/>
        </w:rPr>
      </w:pPr>
      <w:r w:rsidRPr="00500542">
        <w:rPr>
          <w:b/>
          <w:sz w:val="26"/>
          <w:szCs w:val="26"/>
          <w:lang w:val="en-US"/>
        </w:rPr>
        <w:t>I</w:t>
      </w:r>
      <w:r w:rsidR="00E26FD4" w:rsidRPr="00500542">
        <w:rPr>
          <w:b/>
          <w:sz w:val="26"/>
          <w:szCs w:val="26"/>
        </w:rPr>
        <w:t>.</w:t>
      </w:r>
      <w:r w:rsidR="00601D74" w:rsidRPr="00500542">
        <w:rPr>
          <w:b/>
          <w:sz w:val="26"/>
          <w:szCs w:val="26"/>
        </w:rPr>
        <w:t xml:space="preserve"> </w:t>
      </w:r>
      <w:r w:rsidR="00E26FD4" w:rsidRPr="00500542">
        <w:rPr>
          <w:b/>
          <w:bCs/>
          <w:sz w:val="26"/>
          <w:szCs w:val="26"/>
        </w:rPr>
        <w:t>Общие положения</w:t>
      </w:r>
    </w:p>
    <w:p w:rsidR="004D7149" w:rsidRDefault="004D7149" w:rsidP="009B68AE">
      <w:pPr>
        <w:widowControl/>
        <w:suppressAutoHyphens w:val="0"/>
        <w:overflowPunct/>
        <w:jc w:val="both"/>
        <w:textAlignment w:val="auto"/>
        <w:rPr>
          <w:sz w:val="26"/>
          <w:szCs w:val="26"/>
        </w:rPr>
      </w:pPr>
    </w:p>
    <w:p w:rsidR="005709BB" w:rsidRPr="009B68AE" w:rsidRDefault="002A53FD" w:rsidP="008E6A73">
      <w:pPr>
        <w:widowControl/>
        <w:suppressAutoHyphens w:val="0"/>
        <w:overflowPunct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gramStart"/>
      <w:r>
        <w:rPr>
          <w:sz w:val="26"/>
          <w:szCs w:val="26"/>
        </w:rPr>
        <w:t>Инспекция по</w:t>
      </w:r>
      <w:r w:rsidRPr="002A53FD">
        <w:rPr>
          <w:color w:val="000000"/>
          <w:sz w:val="26"/>
          <w:szCs w:val="26"/>
        </w:rPr>
        <w:t xml:space="preserve"> </w:t>
      </w:r>
      <w:r w:rsidRPr="009B68AE">
        <w:rPr>
          <w:color w:val="000000"/>
          <w:sz w:val="26"/>
          <w:szCs w:val="26"/>
        </w:rPr>
        <w:t>личному составу</w:t>
      </w:r>
      <w:r w:rsidR="009C31C7" w:rsidRPr="009B68A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и</w:t>
      </w:r>
      <w:r w:rsidR="009C31C7" w:rsidRPr="009B68AE">
        <w:rPr>
          <w:color w:val="000000"/>
          <w:sz w:val="26"/>
          <w:szCs w:val="26"/>
        </w:rPr>
        <w:t xml:space="preserve"> противодействию коррупции </w:t>
      </w:r>
      <w:r>
        <w:rPr>
          <w:color w:val="000000"/>
          <w:sz w:val="26"/>
          <w:szCs w:val="26"/>
        </w:rPr>
        <w:t>У</w:t>
      </w:r>
      <w:r w:rsidR="009C31C7" w:rsidRPr="009B68AE">
        <w:rPr>
          <w:color w:val="000000"/>
          <w:sz w:val="26"/>
          <w:szCs w:val="26"/>
        </w:rPr>
        <w:t>ФСИН России</w:t>
      </w:r>
      <w:r>
        <w:rPr>
          <w:color w:val="000000"/>
          <w:sz w:val="26"/>
          <w:szCs w:val="26"/>
        </w:rPr>
        <w:t xml:space="preserve"> по Костромской области</w:t>
      </w:r>
      <w:r w:rsidR="004D7149" w:rsidRPr="009B68AE">
        <w:rPr>
          <w:sz w:val="26"/>
          <w:szCs w:val="26"/>
        </w:rPr>
        <w:t xml:space="preserve"> </w:t>
      </w:r>
      <w:r w:rsidR="003B4B7C" w:rsidRPr="009B68AE">
        <w:rPr>
          <w:sz w:val="26"/>
          <w:szCs w:val="26"/>
        </w:rPr>
        <w:t xml:space="preserve">(далее – </w:t>
      </w:r>
      <w:r>
        <w:rPr>
          <w:sz w:val="26"/>
          <w:szCs w:val="26"/>
        </w:rPr>
        <w:t>Инспекция</w:t>
      </w:r>
      <w:r w:rsidR="004D7149" w:rsidRPr="009B68AE">
        <w:rPr>
          <w:sz w:val="26"/>
          <w:szCs w:val="26"/>
        </w:rPr>
        <w:t xml:space="preserve">) </w:t>
      </w:r>
      <w:r w:rsidR="003B4B7C" w:rsidRPr="009B68AE">
        <w:rPr>
          <w:sz w:val="26"/>
          <w:szCs w:val="26"/>
        </w:rPr>
        <w:t xml:space="preserve">является структурным подразделением </w:t>
      </w:r>
      <w:r>
        <w:rPr>
          <w:sz w:val="26"/>
          <w:szCs w:val="26"/>
        </w:rPr>
        <w:t>У</w:t>
      </w:r>
      <w:r w:rsidR="004D7149" w:rsidRPr="009B68AE">
        <w:rPr>
          <w:sz w:val="26"/>
          <w:szCs w:val="26"/>
        </w:rPr>
        <w:t>ФСИН России</w:t>
      </w:r>
      <w:r>
        <w:rPr>
          <w:sz w:val="26"/>
          <w:szCs w:val="26"/>
        </w:rPr>
        <w:t xml:space="preserve"> по Костромской области</w:t>
      </w:r>
      <w:r w:rsidR="003B4B7C" w:rsidRPr="009B68AE">
        <w:rPr>
          <w:sz w:val="26"/>
          <w:szCs w:val="26"/>
        </w:rPr>
        <w:t xml:space="preserve"> (далее – </w:t>
      </w:r>
      <w:r>
        <w:rPr>
          <w:sz w:val="26"/>
          <w:szCs w:val="26"/>
        </w:rPr>
        <w:t>УФСИН</w:t>
      </w:r>
      <w:r w:rsidR="003B4B7C" w:rsidRPr="009B68AE">
        <w:rPr>
          <w:sz w:val="26"/>
          <w:szCs w:val="26"/>
        </w:rPr>
        <w:t xml:space="preserve">) и осуществляет в пределах компетенции, установленной настоящим Положением, деятельность по проведению проверок информации о нарушении служебной дисциплины сотрудниками </w:t>
      </w:r>
      <w:r>
        <w:rPr>
          <w:sz w:val="26"/>
          <w:szCs w:val="26"/>
        </w:rPr>
        <w:t>УФСИН</w:t>
      </w:r>
      <w:r w:rsidR="004D7149" w:rsidRPr="009B68AE">
        <w:rPr>
          <w:sz w:val="26"/>
          <w:szCs w:val="26"/>
        </w:rPr>
        <w:t xml:space="preserve"> и подведомственных ему учреждений</w:t>
      </w:r>
      <w:r w:rsidR="003B4B7C" w:rsidRPr="009B68AE">
        <w:rPr>
          <w:sz w:val="26"/>
          <w:szCs w:val="26"/>
        </w:rPr>
        <w:t xml:space="preserve">, а также профилактике коррупционных правонарушений в </w:t>
      </w:r>
      <w:r>
        <w:rPr>
          <w:sz w:val="26"/>
          <w:szCs w:val="26"/>
        </w:rPr>
        <w:t xml:space="preserve">УФСИН </w:t>
      </w:r>
      <w:r w:rsidR="005709BB" w:rsidRPr="009B68AE">
        <w:rPr>
          <w:sz w:val="26"/>
          <w:szCs w:val="26"/>
        </w:rPr>
        <w:t>и подведомственных ему учреждениях.</w:t>
      </w:r>
      <w:proofErr w:type="gramEnd"/>
    </w:p>
    <w:p w:rsidR="003B4B7C" w:rsidRPr="009B68AE" w:rsidRDefault="002A53FD" w:rsidP="008E6A73">
      <w:pPr>
        <w:tabs>
          <w:tab w:val="num" w:pos="993"/>
        </w:tabs>
        <w:suppressAutoHyphens w:val="0"/>
        <w:overflowPunct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2. Инспекция</w:t>
      </w:r>
      <w:r w:rsidR="005709BB" w:rsidRPr="009B68AE">
        <w:rPr>
          <w:sz w:val="26"/>
          <w:szCs w:val="26"/>
        </w:rPr>
        <w:t xml:space="preserve"> </w:t>
      </w:r>
      <w:r w:rsidR="003B4B7C" w:rsidRPr="009B68AE">
        <w:rPr>
          <w:sz w:val="26"/>
          <w:szCs w:val="26"/>
        </w:rPr>
        <w:t>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международными договорами Российской Федерации, актами Министерства</w:t>
      </w:r>
      <w:r w:rsidR="005709BB" w:rsidRPr="009B68AE">
        <w:rPr>
          <w:sz w:val="26"/>
          <w:szCs w:val="26"/>
        </w:rPr>
        <w:t xml:space="preserve"> юстиции Российской Федерации, </w:t>
      </w:r>
      <w:r w:rsidR="003B4B7C" w:rsidRPr="009B68AE">
        <w:rPr>
          <w:sz w:val="26"/>
          <w:szCs w:val="26"/>
        </w:rPr>
        <w:t>Федеральной службы исполнения наказаний</w:t>
      </w:r>
      <w:r w:rsidR="005709BB" w:rsidRPr="009B68AE">
        <w:rPr>
          <w:sz w:val="26"/>
          <w:szCs w:val="26"/>
        </w:rPr>
        <w:t xml:space="preserve"> и </w:t>
      </w:r>
      <w:r>
        <w:rPr>
          <w:sz w:val="26"/>
          <w:szCs w:val="26"/>
        </w:rPr>
        <w:t>УФСИН</w:t>
      </w:r>
      <w:r w:rsidR="003B4B7C" w:rsidRPr="009B68AE">
        <w:rPr>
          <w:sz w:val="26"/>
          <w:szCs w:val="26"/>
        </w:rPr>
        <w:t>, а также настоящим Положением.</w:t>
      </w:r>
    </w:p>
    <w:p w:rsidR="005709BB" w:rsidRPr="009B68AE" w:rsidRDefault="003B4B7C" w:rsidP="008E6A73">
      <w:pPr>
        <w:tabs>
          <w:tab w:val="num" w:pos="993"/>
        </w:tabs>
        <w:suppressAutoHyphens w:val="0"/>
        <w:overflowPunct/>
        <w:ind w:firstLine="567"/>
        <w:jc w:val="both"/>
        <w:textAlignment w:val="auto"/>
        <w:rPr>
          <w:sz w:val="26"/>
          <w:szCs w:val="26"/>
        </w:rPr>
      </w:pPr>
      <w:r w:rsidRPr="009B68AE">
        <w:rPr>
          <w:sz w:val="26"/>
          <w:szCs w:val="26"/>
        </w:rPr>
        <w:t>3.</w:t>
      </w:r>
      <w:r w:rsidR="002A53FD">
        <w:rPr>
          <w:sz w:val="26"/>
          <w:szCs w:val="26"/>
        </w:rPr>
        <w:t xml:space="preserve"> </w:t>
      </w:r>
      <w:r w:rsidRPr="009B68AE">
        <w:rPr>
          <w:sz w:val="26"/>
          <w:szCs w:val="26"/>
        </w:rPr>
        <w:t xml:space="preserve">Положение </w:t>
      </w:r>
      <w:r w:rsidR="002A53FD">
        <w:rPr>
          <w:sz w:val="26"/>
          <w:szCs w:val="26"/>
        </w:rPr>
        <w:t xml:space="preserve">об Инспекции </w:t>
      </w:r>
      <w:r w:rsidRPr="009B68AE">
        <w:rPr>
          <w:sz w:val="26"/>
          <w:szCs w:val="26"/>
        </w:rPr>
        <w:t xml:space="preserve">утверждается </w:t>
      </w:r>
      <w:r w:rsidR="002A53FD">
        <w:rPr>
          <w:sz w:val="26"/>
          <w:szCs w:val="26"/>
        </w:rPr>
        <w:t xml:space="preserve">приказом </w:t>
      </w:r>
      <w:r w:rsidRPr="009B68AE">
        <w:rPr>
          <w:sz w:val="26"/>
          <w:szCs w:val="26"/>
        </w:rPr>
        <w:t>начальник</w:t>
      </w:r>
      <w:r w:rsidR="002A53FD">
        <w:rPr>
          <w:sz w:val="26"/>
          <w:szCs w:val="26"/>
        </w:rPr>
        <w:t>а</w:t>
      </w:r>
      <w:r w:rsidRPr="009B68AE">
        <w:rPr>
          <w:sz w:val="26"/>
          <w:szCs w:val="26"/>
        </w:rPr>
        <w:t xml:space="preserve"> </w:t>
      </w:r>
      <w:r w:rsidR="002A53FD">
        <w:rPr>
          <w:sz w:val="26"/>
          <w:szCs w:val="26"/>
        </w:rPr>
        <w:t>УФСИН</w:t>
      </w:r>
      <w:r w:rsidR="005709BB" w:rsidRPr="009B68AE">
        <w:rPr>
          <w:sz w:val="26"/>
          <w:szCs w:val="26"/>
        </w:rPr>
        <w:t xml:space="preserve"> </w:t>
      </w:r>
      <w:r w:rsidRPr="009B68AE">
        <w:rPr>
          <w:sz w:val="26"/>
          <w:szCs w:val="26"/>
        </w:rPr>
        <w:t xml:space="preserve">по предложению </w:t>
      </w:r>
      <w:r w:rsidR="005709BB" w:rsidRPr="009B68AE">
        <w:rPr>
          <w:sz w:val="26"/>
          <w:szCs w:val="26"/>
        </w:rPr>
        <w:t xml:space="preserve">начальника </w:t>
      </w:r>
      <w:r w:rsidR="002A53FD">
        <w:rPr>
          <w:sz w:val="26"/>
          <w:szCs w:val="26"/>
        </w:rPr>
        <w:t>Инспекции</w:t>
      </w:r>
      <w:r w:rsidR="005709BB" w:rsidRPr="009B68AE">
        <w:rPr>
          <w:sz w:val="26"/>
          <w:szCs w:val="26"/>
        </w:rPr>
        <w:t>.</w:t>
      </w:r>
    </w:p>
    <w:p w:rsidR="003B4B7C" w:rsidRPr="009B68AE" w:rsidRDefault="002A53FD" w:rsidP="008E6A73">
      <w:pPr>
        <w:tabs>
          <w:tab w:val="num" w:pos="993"/>
        </w:tabs>
        <w:suppressAutoHyphens w:val="0"/>
        <w:overflowPunct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3B4B7C" w:rsidRPr="009B68AE">
        <w:rPr>
          <w:sz w:val="26"/>
          <w:szCs w:val="26"/>
        </w:rPr>
        <w:t xml:space="preserve">Руководство деятельностью </w:t>
      </w:r>
      <w:r>
        <w:rPr>
          <w:sz w:val="26"/>
          <w:szCs w:val="26"/>
        </w:rPr>
        <w:t>Инспекции</w:t>
      </w:r>
      <w:r w:rsidR="00767500" w:rsidRPr="009B68AE">
        <w:rPr>
          <w:sz w:val="26"/>
          <w:szCs w:val="26"/>
        </w:rPr>
        <w:t xml:space="preserve"> </w:t>
      </w:r>
      <w:r w:rsidR="003B4B7C" w:rsidRPr="009B68AE">
        <w:rPr>
          <w:sz w:val="26"/>
          <w:szCs w:val="26"/>
        </w:rPr>
        <w:t xml:space="preserve">осуществляет начальник </w:t>
      </w:r>
      <w:r>
        <w:rPr>
          <w:sz w:val="26"/>
          <w:szCs w:val="26"/>
        </w:rPr>
        <w:t>Инспекции</w:t>
      </w:r>
      <w:r w:rsidR="003B4B7C" w:rsidRPr="009B68AE">
        <w:rPr>
          <w:sz w:val="26"/>
          <w:szCs w:val="26"/>
        </w:rPr>
        <w:t xml:space="preserve">, который назначается на должность и освобождается от должности </w:t>
      </w:r>
      <w:r w:rsidR="00767500" w:rsidRPr="009B68AE">
        <w:rPr>
          <w:sz w:val="26"/>
          <w:szCs w:val="26"/>
        </w:rPr>
        <w:t xml:space="preserve">начальником </w:t>
      </w:r>
      <w:r>
        <w:rPr>
          <w:sz w:val="26"/>
          <w:szCs w:val="26"/>
        </w:rPr>
        <w:t>УФСИН</w:t>
      </w:r>
      <w:r w:rsidR="003B4B7C" w:rsidRPr="009B68AE">
        <w:rPr>
          <w:sz w:val="26"/>
          <w:szCs w:val="26"/>
        </w:rPr>
        <w:t xml:space="preserve"> по представлению </w:t>
      </w:r>
      <w:r w:rsidR="00767500" w:rsidRPr="009B68AE">
        <w:rPr>
          <w:sz w:val="26"/>
          <w:szCs w:val="26"/>
        </w:rPr>
        <w:t>соответствующего начальника</w:t>
      </w:r>
      <w:r w:rsidR="003B4B7C" w:rsidRPr="009B68AE">
        <w:rPr>
          <w:sz w:val="26"/>
          <w:szCs w:val="26"/>
        </w:rPr>
        <w:t>.</w:t>
      </w:r>
    </w:p>
    <w:p w:rsidR="00767500" w:rsidRDefault="002A53FD" w:rsidP="008E6A73">
      <w:pPr>
        <w:tabs>
          <w:tab w:val="num" w:pos="993"/>
        </w:tabs>
        <w:suppressAutoHyphens w:val="0"/>
        <w:overflowPunct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3B4B7C" w:rsidRPr="009B68AE">
        <w:rPr>
          <w:sz w:val="26"/>
          <w:szCs w:val="26"/>
        </w:rPr>
        <w:t xml:space="preserve">В отсутствие начальника </w:t>
      </w:r>
      <w:r>
        <w:rPr>
          <w:sz w:val="26"/>
          <w:szCs w:val="26"/>
        </w:rPr>
        <w:t>Инспекции</w:t>
      </w:r>
      <w:r w:rsidR="00767500" w:rsidRPr="009B68AE">
        <w:rPr>
          <w:sz w:val="26"/>
          <w:szCs w:val="26"/>
        </w:rPr>
        <w:t xml:space="preserve"> </w:t>
      </w:r>
      <w:r w:rsidR="003B4B7C" w:rsidRPr="009B68AE">
        <w:rPr>
          <w:sz w:val="26"/>
          <w:szCs w:val="26"/>
        </w:rPr>
        <w:t>его обязанности исполняет</w:t>
      </w:r>
      <w:r w:rsidR="009B68AE" w:rsidRPr="009B68AE">
        <w:rPr>
          <w:sz w:val="26"/>
          <w:szCs w:val="26"/>
        </w:rPr>
        <w:t xml:space="preserve"> </w:t>
      </w:r>
      <w:r>
        <w:rPr>
          <w:sz w:val="26"/>
          <w:szCs w:val="26"/>
        </w:rPr>
        <w:t>старший инспектор по особым поручениям инспекции по</w:t>
      </w:r>
      <w:r w:rsidRPr="002A53FD">
        <w:rPr>
          <w:color w:val="000000"/>
          <w:sz w:val="26"/>
          <w:szCs w:val="26"/>
        </w:rPr>
        <w:t xml:space="preserve"> </w:t>
      </w:r>
      <w:r w:rsidRPr="009B68AE">
        <w:rPr>
          <w:color w:val="000000"/>
          <w:sz w:val="26"/>
          <w:szCs w:val="26"/>
        </w:rPr>
        <w:t xml:space="preserve">личному составу </w:t>
      </w:r>
      <w:r>
        <w:rPr>
          <w:color w:val="000000"/>
          <w:sz w:val="26"/>
          <w:szCs w:val="26"/>
        </w:rPr>
        <w:t>и</w:t>
      </w:r>
      <w:r w:rsidRPr="009B68AE">
        <w:rPr>
          <w:color w:val="000000"/>
          <w:sz w:val="26"/>
          <w:szCs w:val="26"/>
        </w:rPr>
        <w:t xml:space="preserve"> противодействию коррупции </w:t>
      </w:r>
      <w:r>
        <w:rPr>
          <w:color w:val="000000"/>
          <w:sz w:val="26"/>
          <w:szCs w:val="26"/>
        </w:rPr>
        <w:t>У</w:t>
      </w:r>
      <w:r w:rsidRPr="009B68AE">
        <w:rPr>
          <w:color w:val="000000"/>
          <w:sz w:val="26"/>
          <w:szCs w:val="26"/>
        </w:rPr>
        <w:t>ФСИН России</w:t>
      </w:r>
      <w:r>
        <w:rPr>
          <w:color w:val="000000"/>
          <w:sz w:val="26"/>
          <w:szCs w:val="26"/>
        </w:rPr>
        <w:t xml:space="preserve"> по Костромской области</w:t>
      </w:r>
      <w:r w:rsidR="009B68AE" w:rsidRPr="009B68AE">
        <w:rPr>
          <w:sz w:val="26"/>
          <w:szCs w:val="26"/>
        </w:rPr>
        <w:t>.</w:t>
      </w:r>
    </w:p>
    <w:p w:rsidR="003B4B7C" w:rsidRPr="003C7C91" w:rsidRDefault="002A53FD" w:rsidP="008E6A73">
      <w:pPr>
        <w:tabs>
          <w:tab w:val="num" w:pos="993"/>
        </w:tabs>
        <w:suppressAutoHyphens w:val="0"/>
        <w:overflowPunct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3B4B7C" w:rsidRPr="003C7C91">
        <w:rPr>
          <w:sz w:val="26"/>
          <w:szCs w:val="26"/>
        </w:rPr>
        <w:t xml:space="preserve">Структура и штатное расписание </w:t>
      </w:r>
      <w:r>
        <w:rPr>
          <w:sz w:val="26"/>
          <w:szCs w:val="26"/>
        </w:rPr>
        <w:t>Инспекции</w:t>
      </w:r>
      <w:r w:rsidR="00767500" w:rsidRPr="004D7149">
        <w:rPr>
          <w:sz w:val="26"/>
          <w:szCs w:val="26"/>
        </w:rPr>
        <w:t xml:space="preserve"> </w:t>
      </w:r>
      <w:r w:rsidR="003B4B7C" w:rsidRPr="003C7C91">
        <w:rPr>
          <w:sz w:val="26"/>
          <w:szCs w:val="26"/>
        </w:rPr>
        <w:t xml:space="preserve">в составе </w:t>
      </w:r>
      <w:r>
        <w:rPr>
          <w:sz w:val="26"/>
          <w:szCs w:val="26"/>
        </w:rPr>
        <w:t>УФСИН</w:t>
      </w:r>
      <w:r w:rsidR="003B4B7C" w:rsidRPr="003C7C91">
        <w:rPr>
          <w:sz w:val="26"/>
          <w:szCs w:val="26"/>
        </w:rPr>
        <w:t xml:space="preserve"> утверждается директором ФСИН России.</w:t>
      </w:r>
    </w:p>
    <w:p w:rsidR="003B4B7C" w:rsidRPr="003C7C91" w:rsidRDefault="002A53FD" w:rsidP="008E6A73">
      <w:pPr>
        <w:tabs>
          <w:tab w:val="num" w:pos="993"/>
        </w:tabs>
        <w:suppressAutoHyphens w:val="0"/>
        <w:overflowPunct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 w:rsidR="003B4B7C" w:rsidRPr="003C7C91">
        <w:rPr>
          <w:sz w:val="26"/>
          <w:szCs w:val="26"/>
        </w:rPr>
        <w:t xml:space="preserve">Работа </w:t>
      </w:r>
      <w:r>
        <w:rPr>
          <w:sz w:val="26"/>
          <w:szCs w:val="26"/>
        </w:rPr>
        <w:t xml:space="preserve">Инспекции </w:t>
      </w:r>
      <w:r w:rsidR="003B4B7C" w:rsidRPr="003C7C91">
        <w:rPr>
          <w:sz w:val="26"/>
          <w:szCs w:val="26"/>
        </w:rPr>
        <w:t>организуется на основе планирования, сочетания единоначалия в решении вопросов служебной деятельности и коллегиальности</w:t>
      </w:r>
      <w:r w:rsidR="00767500">
        <w:rPr>
          <w:sz w:val="26"/>
          <w:szCs w:val="26"/>
        </w:rPr>
        <w:t xml:space="preserve"> </w:t>
      </w:r>
      <w:r w:rsidR="003B4B7C" w:rsidRPr="003C7C91">
        <w:rPr>
          <w:sz w:val="26"/>
          <w:szCs w:val="26"/>
        </w:rPr>
        <w:t xml:space="preserve">при их обсуждении, персональной ответственности каждого </w:t>
      </w:r>
      <w:r w:rsidR="00767500">
        <w:rPr>
          <w:sz w:val="26"/>
          <w:szCs w:val="26"/>
        </w:rPr>
        <w:t xml:space="preserve">работника </w:t>
      </w:r>
      <w:r>
        <w:rPr>
          <w:sz w:val="26"/>
          <w:szCs w:val="26"/>
        </w:rPr>
        <w:t>Инспекции</w:t>
      </w:r>
      <w:r w:rsidR="00767500" w:rsidRPr="004D7149">
        <w:rPr>
          <w:sz w:val="26"/>
          <w:szCs w:val="26"/>
        </w:rPr>
        <w:t xml:space="preserve"> </w:t>
      </w:r>
      <w:r w:rsidR="003B4B7C" w:rsidRPr="003C7C91">
        <w:rPr>
          <w:sz w:val="26"/>
          <w:szCs w:val="26"/>
        </w:rPr>
        <w:t>за надлежащее исполнение возложенных на него должностных обязанностей.</w:t>
      </w:r>
    </w:p>
    <w:p w:rsidR="003B4B7C" w:rsidRPr="003C7C91" w:rsidRDefault="002A53FD" w:rsidP="008E6A73">
      <w:pPr>
        <w:tabs>
          <w:tab w:val="num" w:pos="993"/>
        </w:tabs>
        <w:suppressAutoHyphens w:val="0"/>
        <w:overflowPunct/>
        <w:spacing w:line="245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="003B4B7C" w:rsidRPr="003C7C91">
        <w:rPr>
          <w:sz w:val="26"/>
          <w:szCs w:val="26"/>
        </w:rPr>
        <w:t xml:space="preserve">На должности в </w:t>
      </w:r>
      <w:r>
        <w:rPr>
          <w:sz w:val="26"/>
          <w:szCs w:val="26"/>
        </w:rPr>
        <w:t>Инспекции</w:t>
      </w:r>
      <w:r w:rsidR="00767500" w:rsidRPr="004D7149">
        <w:rPr>
          <w:sz w:val="26"/>
          <w:szCs w:val="26"/>
        </w:rPr>
        <w:t xml:space="preserve"> </w:t>
      </w:r>
      <w:r w:rsidR="003B4B7C" w:rsidRPr="003C7C91">
        <w:rPr>
          <w:sz w:val="26"/>
          <w:szCs w:val="26"/>
        </w:rPr>
        <w:t xml:space="preserve">назначаются </w:t>
      </w:r>
      <w:r w:rsidR="00F45FAE">
        <w:rPr>
          <w:sz w:val="26"/>
          <w:szCs w:val="26"/>
        </w:rPr>
        <w:t>лица</w:t>
      </w:r>
      <w:r w:rsidR="003B4B7C" w:rsidRPr="003C7C91">
        <w:rPr>
          <w:sz w:val="26"/>
          <w:szCs w:val="26"/>
        </w:rPr>
        <w:t>, соответствующие установленным квалификационным требованиям.</w:t>
      </w:r>
    </w:p>
    <w:p w:rsidR="003B4B7C" w:rsidRDefault="002A53FD" w:rsidP="008E6A73">
      <w:pPr>
        <w:tabs>
          <w:tab w:val="num" w:pos="0"/>
        </w:tabs>
        <w:suppressAutoHyphens w:val="0"/>
        <w:overflowPunct/>
        <w:spacing w:line="245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="003B4B7C" w:rsidRPr="003C7C91">
        <w:rPr>
          <w:sz w:val="26"/>
          <w:szCs w:val="26"/>
        </w:rPr>
        <w:t xml:space="preserve">Делопроизводство осуществляется </w:t>
      </w:r>
      <w:r>
        <w:rPr>
          <w:sz w:val="26"/>
          <w:szCs w:val="26"/>
        </w:rPr>
        <w:t>Инспекцией</w:t>
      </w:r>
      <w:r w:rsidR="00767500" w:rsidRPr="004D7149">
        <w:rPr>
          <w:sz w:val="26"/>
          <w:szCs w:val="26"/>
        </w:rPr>
        <w:t xml:space="preserve"> </w:t>
      </w:r>
      <w:r w:rsidR="003B4B7C" w:rsidRPr="003C7C91">
        <w:rPr>
          <w:sz w:val="26"/>
          <w:szCs w:val="26"/>
        </w:rPr>
        <w:t>в установленном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="003B4B7C" w:rsidRPr="003C7C91">
        <w:rPr>
          <w:sz w:val="26"/>
          <w:szCs w:val="26"/>
        </w:rPr>
        <w:t>ФСИН России порядке.</w:t>
      </w:r>
    </w:p>
    <w:p w:rsidR="00F45FAE" w:rsidRDefault="003B4B7C" w:rsidP="009B68AE">
      <w:pPr>
        <w:widowControl/>
        <w:spacing w:line="245" w:lineRule="auto"/>
        <w:jc w:val="center"/>
        <w:rPr>
          <w:b/>
          <w:sz w:val="26"/>
          <w:szCs w:val="26"/>
        </w:rPr>
      </w:pPr>
      <w:r w:rsidRPr="003C7C91">
        <w:rPr>
          <w:b/>
          <w:sz w:val="26"/>
          <w:szCs w:val="26"/>
          <w:lang w:val="en-US"/>
        </w:rPr>
        <w:lastRenderedPageBreak/>
        <w:t>II</w:t>
      </w:r>
      <w:r w:rsidRPr="003C7C91">
        <w:rPr>
          <w:b/>
          <w:sz w:val="26"/>
          <w:szCs w:val="26"/>
        </w:rPr>
        <w:t>.</w:t>
      </w:r>
      <w:r w:rsidR="002A53FD">
        <w:rPr>
          <w:b/>
          <w:sz w:val="26"/>
          <w:szCs w:val="26"/>
        </w:rPr>
        <w:t xml:space="preserve"> </w:t>
      </w:r>
      <w:r w:rsidRPr="003C7C91">
        <w:rPr>
          <w:b/>
          <w:sz w:val="26"/>
          <w:szCs w:val="26"/>
        </w:rPr>
        <w:t xml:space="preserve">Основные </w:t>
      </w:r>
      <w:r w:rsidRPr="003C7C91">
        <w:rPr>
          <w:b/>
          <w:bCs/>
          <w:sz w:val="26"/>
          <w:szCs w:val="26"/>
        </w:rPr>
        <w:t xml:space="preserve">задачи </w:t>
      </w:r>
      <w:r w:rsidR="002A53FD">
        <w:rPr>
          <w:b/>
          <w:sz w:val="26"/>
          <w:szCs w:val="26"/>
        </w:rPr>
        <w:t>Инспекции</w:t>
      </w:r>
      <w:r w:rsidR="00F45FAE" w:rsidRPr="00F45FAE">
        <w:rPr>
          <w:b/>
          <w:sz w:val="26"/>
          <w:szCs w:val="26"/>
        </w:rPr>
        <w:t xml:space="preserve"> </w:t>
      </w:r>
    </w:p>
    <w:p w:rsidR="00F45FAE" w:rsidRPr="00F45FAE" w:rsidRDefault="00F45FAE" w:rsidP="009B68AE">
      <w:pPr>
        <w:widowControl/>
        <w:spacing w:line="245" w:lineRule="auto"/>
        <w:jc w:val="center"/>
        <w:rPr>
          <w:b/>
          <w:bCs/>
          <w:sz w:val="26"/>
          <w:szCs w:val="26"/>
        </w:rPr>
      </w:pPr>
    </w:p>
    <w:p w:rsidR="003B4B7C" w:rsidRPr="003C7C91" w:rsidRDefault="002A53FD" w:rsidP="008E6A73">
      <w:pPr>
        <w:widowControl/>
        <w:tabs>
          <w:tab w:val="left" w:pos="1309"/>
        </w:tabs>
        <w:spacing w:line="245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="003B4B7C" w:rsidRPr="003C7C91">
        <w:rPr>
          <w:sz w:val="26"/>
          <w:szCs w:val="26"/>
        </w:rPr>
        <w:t xml:space="preserve">Основными задачами </w:t>
      </w:r>
      <w:r>
        <w:rPr>
          <w:sz w:val="26"/>
          <w:szCs w:val="26"/>
        </w:rPr>
        <w:t>Инспекции</w:t>
      </w:r>
      <w:r w:rsidR="00F45FAE" w:rsidRPr="004D7149">
        <w:rPr>
          <w:sz w:val="26"/>
          <w:szCs w:val="26"/>
        </w:rPr>
        <w:t xml:space="preserve"> </w:t>
      </w:r>
      <w:r w:rsidR="003B4B7C" w:rsidRPr="003C7C91">
        <w:rPr>
          <w:sz w:val="26"/>
          <w:szCs w:val="26"/>
        </w:rPr>
        <w:t>являются:</w:t>
      </w:r>
    </w:p>
    <w:p w:rsidR="003B4B7C" w:rsidRPr="003C7C91" w:rsidRDefault="003B4B7C" w:rsidP="008E6A73">
      <w:pPr>
        <w:widowControl/>
        <w:tabs>
          <w:tab w:val="left" w:pos="1309"/>
        </w:tabs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10.1.</w:t>
      </w:r>
      <w:r w:rsidR="002A53FD">
        <w:rPr>
          <w:sz w:val="26"/>
          <w:szCs w:val="26"/>
        </w:rPr>
        <w:t xml:space="preserve"> </w:t>
      </w:r>
      <w:r w:rsidRPr="003C7C91">
        <w:rPr>
          <w:sz w:val="26"/>
          <w:szCs w:val="26"/>
        </w:rPr>
        <w:t xml:space="preserve">Обеспечение реализации кадровой политики </w:t>
      </w:r>
      <w:r w:rsidR="002A53FD">
        <w:rPr>
          <w:sz w:val="26"/>
          <w:szCs w:val="26"/>
        </w:rPr>
        <w:t>УФСИН</w:t>
      </w:r>
      <w:r w:rsidRPr="003C7C91">
        <w:rPr>
          <w:sz w:val="26"/>
          <w:szCs w:val="26"/>
        </w:rPr>
        <w:t>, участие в разработке предложений по её совершенствованию.</w:t>
      </w:r>
    </w:p>
    <w:p w:rsidR="003B4B7C" w:rsidRPr="003C7C91" w:rsidRDefault="002A53FD" w:rsidP="008E6A73">
      <w:pPr>
        <w:widowControl/>
        <w:suppressAutoHyphens w:val="0"/>
        <w:overflowPunct/>
        <w:spacing w:line="245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10.2. </w:t>
      </w:r>
      <w:r w:rsidR="003B4B7C" w:rsidRPr="003C7C91">
        <w:rPr>
          <w:sz w:val="26"/>
          <w:szCs w:val="26"/>
        </w:rPr>
        <w:t xml:space="preserve">Подготовка предложений по подбору и расстановке работников </w:t>
      </w:r>
      <w:r>
        <w:rPr>
          <w:sz w:val="26"/>
          <w:szCs w:val="26"/>
        </w:rPr>
        <w:t>УФСИН</w:t>
      </w:r>
      <w:r w:rsidR="00F45FAE">
        <w:rPr>
          <w:sz w:val="26"/>
          <w:szCs w:val="26"/>
        </w:rPr>
        <w:t xml:space="preserve"> и подведомственных ему учреждений</w:t>
      </w:r>
      <w:r w:rsidR="003B4B7C" w:rsidRPr="003C7C91">
        <w:rPr>
          <w:sz w:val="26"/>
          <w:szCs w:val="26"/>
        </w:rPr>
        <w:t xml:space="preserve"> </w:t>
      </w:r>
      <w:r w:rsidR="00305593">
        <w:rPr>
          <w:sz w:val="26"/>
          <w:szCs w:val="26"/>
        </w:rPr>
        <w:t>(далее – работники</w:t>
      </w:r>
      <w:r w:rsidR="00023EDB">
        <w:rPr>
          <w:sz w:val="26"/>
          <w:szCs w:val="26"/>
        </w:rPr>
        <w:t xml:space="preserve"> УИС</w:t>
      </w:r>
      <w:r w:rsidR="00305593">
        <w:rPr>
          <w:sz w:val="26"/>
          <w:szCs w:val="26"/>
        </w:rPr>
        <w:t xml:space="preserve">) </w:t>
      </w:r>
      <w:r w:rsidR="003B4B7C" w:rsidRPr="003C7C91">
        <w:rPr>
          <w:sz w:val="26"/>
          <w:szCs w:val="26"/>
        </w:rPr>
        <w:t>на должности, назначение на которые и освобождение от которых осуществляются директором ФСИН России</w:t>
      </w:r>
      <w:r w:rsidR="00F45FAE">
        <w:rPr>
          <w:sz w:val="26"/>
          <w:szCs w:val="26"/>
        </w:rPr>
        <w:t xml:space="preserve"> и начальником </w:t>
      </w:r>
      <w:r>
        <w:rPr>
          <w:sz w:val="26"/>
          <w:szCs w:val="26"/>
        </w:rPr>
        <w:t>УФСИН</w:t>
      </w:r>
      <w:r w:rsidR="003B4B7C" w:rsidRPr="003C7C91">
        <w:rPr>
          <w:sz w:val="26"/>
          <w:szCs w:val="26"/>
        </w:rPr>
        <w:t>, формированию федерального кадрового резерва ФСИН России и резерва руководящих кадров ФСИН</w:t>
      </w:r>
      <w:r>
        <w:rPr>
          <w:sz w:val="26"/>
          <w:szCs w:val="26"/>
        </w:rPr>
        <w:t xml:space="preserve"> </w:t>
      </w:r>
      <w:r w:rsidR="003B4B7C" w:rsidRPr="003C7C91">
        <w:rPr>
          <w:sz w:val="26"/>
          <w:szCs w:val="26"/>
        </w:rPr>
        <w:t>России (далее – кадровый резерв).</w:t>
      </w:r>
    </w:p>
    <w:p w:rsidR="003B4B7C" w:rsidRPr="003C7C91" w:rsidRDefault="002A53FD" w:rsidP="008E6A73">
      <w:pPr>
        <w:widowControl/>
        <w:suppressAutoHyphens w:val="0"/>
        <w:overflowPunct/>
        <w:spacing w:line="245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10.3. </w:t>
      </w:r>
      <w:r w:rsidR="003B4B7C" w:rsidRPr="003C7C91">
        <w:rPr>
          <w:sz w:val="26"/>
          <w:szCs w:val="26"/>
        </w:rPr>
        <w:t>Организационно-методическое руководство деятельностью кадровых подразделений</w:t>
      </w:r>
      <w:r w:rsidR="00F45FAE">
        <w:rPr>
          <w:sz w:val="26"/>
          <w:szCs w:val="26"/>
        </w:rPr>
        <w:t xml:space="preserve"> учреждений, подведомственных </w:t>
      </w:r>
      <w:r>
        <w:rPr>
          <w:sz w:val="26"/>
          <w:szCs w:val="26"/>
        </w:rPr>
        <w:t xml:space="preserve">УФСИН </w:t>
      </w:r>
      <w:r w:rsidR="003B4B7C" w:rsidRPr="003C7C91">
        <w:rPr>
          <w:sz w:val="26"/>
          <w:szCs w:val="26"/>
        </w:rPr>
        <w:t xml:space="preserve">(далее – кадровые подразделения) по вопросам профилактики коррупционных проявлений, а также нарушений служебной дисциплины и правонарушений, допускаемых </w:t>
      </w:r>
      <w:r w:rsidR="00F45FAE">
        <w:rPr>
          <w:sz w:val="26"/>
          <w:szCs w:val="26"/>
        </w:rPr>
        <w:t>работниками</w:t>
      </w:r>
      <w:r w:rsidR="00023EDB">
        <w:rPr>
          <w:sz w:val="26"/>
          <w:szCs w:val="26"/>
        </w:rPr>
        <w:t xml:space="preserve"> УИС</w:t>
      </w:r>
      <w:r w:rsidR="003B4B7C" w:rsidRPr="003C7C91">
        <w:rPr>
          <w:sz w:val="26"/>
          <w:szCs w:val="26"/>
        </w:rPr>
        <w:t xml:space="preserve">, и </w:t>
      </w:r>
      <w:proofErr w:type="gramStart"/>
      <w:r w:rsidR="003B4B7C" w:rsidRPr="003C7C91">
        <w:rPr>
          <w:sz w:val="26"/>
          <w:szCs w:val="26"/>
        </w:rPr>
        <w:t>контроль за</w:t>
      </w:r>
      <w:proofErr w:type="gramEnd"/>
      <w:r w:rsidR="003B4B7C" w:rsidRPr="003C7C91">
        <w:rPr>
          <w:sz w:val="26"/>
          <w:szCs w:val="26"/>
        </w:rPr>
        <w:t xml:space="preserve"> их состоянием.</w:t>
      </w:r>
    </w:p>
    <w:p w:rsidR="003B4B7C" w:rsidRPr="003C7C91" w:rsidRDefault="003B4B7C" w:rsidP="008E6A73">
      <w:pPr>
        <w:widowControl/>
        <w:tabs>
          <w:tab w:val="left" w:pos="1309"/>
        </w:tabs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10.4. Обеспечение сбора, обобщения и анализа информационно-аналитических материалов и статистических данных по вопросам профилактики коррупционных правонарушений, нарушений служебной дисциплины и нарушений, допускаемых сотрудниками </w:t>
      </w:r>
      <w:r w:rsidR="00305593">
        <w:rPr>
          <w:sz w:val="26"/>
          <w:szCs w:val="26"/>
        </w:rPr>
        <w:t>уголовно-исполнительной системы (далее – УИС)</w:t>
      </w:r>
      <w:r w:rsidRPr="003C7C91">
        <w:rPr>
          <w:sz w:val="26"/>
          <w:szCs w:val="26"/>
        </w:rPr>
        <w:t>, и проверки достоверности представляемых данных реальному положению дел.</w:t>
      </w:r>
    </w:p>
    <w:p w:rsidR="003B4B7C" w:rsidRPr="003C7C91" w:rsidRDefault="00305593" w:rsidP="008E6A73">
      <w:pPr>
        <w:widowControl/>
        <w:tabs>
          <w:tab w:val="left" w:pos="1309"/>
        </w:tabs>
        <w:spacing w:line="245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10.5</w:t>
      </w:r>
      <w:r w:rsidR="003B4B7C" w:rsidRPr="003C7C91">
        <w:rPr>
          <w:sz w:val="26"/>
          <w:szCs w:val="26"/>
        </w:rPr>
        <w:t xml:space="preserve">. Организация совместно со структурными подразделениями </w:t>
      </w:r>
      <w:r w:rsidR="00062950">
        <w:rPr>
          <w:sz w:val="26"/>
          <w:szCs w:val="26"/>
        </w:rPr>
        <w:t>УФСИН</w:t>
      </w:r>
      <w:r w:rsidR="003B4B7C" w:rsidRPr="003C7C91">
        <w:rPr>
          <w:sz w:val="26"/>
          <w:szCs w:val="26"/>
        </w:rPr>
        <w:t xml:space="preserve"> работы по укреплению служебной дисциплины (дисциплины труда) и законности среди работников</w:t>
      </w:r>
      <w:r w:rsidR="00023EDB">
        <w:rPr>
          <w:sz w:val="26"/>
          <w:szCs w:val="26"/>
        </w:rPr>
        <w:t xml:space="preserve"> УИС</w:t>
      </w:r>
      <w:r w:rsidR="003B4B7C" w:rsidRPr="003C7C91">
        <w:rPr>
          <w:sz w:val="26"/>
          <w:szCs w:val="26"/>
        </w:rPr>
        <w:t>, повышению авторитета</w:t>
      </w:r>
      <w:r w:rsidR="00062950">
        <w:rPr>
          <w:sz w:val="26"/>
          <w:szCs w:val="26"/>
        </w:rPr>
        <w:t xml:space="preserve"> </w:t>
      </w:r>
      <w:r w:rsidR="003B4B7C" w:rsidRPr="003C7C91">
        <w:rPr>
          <w:sz w:val="26"/>
          <w:szCs w:val="26"/>
        </w:rPr>
        <w:t>и престижа профессии работника</w:t>
      </w:r>
      <w:r w:rsidR="00023EDB">
        <w:rPr>
          <w:sz w:val="26"/>
          <w:szCs w:val="26"/>
        </w:rPr>
        <w:t xml:space="preserve"> УИС</w:t>
      </w:r>
      <w:r w:rsidR="003B4B7C" w:rsidRPr="003C7C91">
        <w:rPr>
          <w:sz w:val="26"/>
          <w:szCs w:val="26"/>
        </w:rPr>
        <w:t xml:space="preserve"> в пределах компетенции </w:t>
      </w:r>
      <w:r w:rsidR="00062950">
        <w:rPr>
          <w:sz w:val="26"/>
          <w:szCs w:val="26"/>
        </w:rPr>
        <w:t>Инспекции</w:t>
      </w:r>
      <w:r w:rsidR="003B4B7C" w:rsidRPr="003C7C91">
        <w:rPr>
          <w:sz w:val="26"/>
          <w:szCs w:val="26"/>
        </w:rPr>
        <w:t>.</w:t>
      </w:r>
    </w:p>
    <w:p w:rsidR="003B4B7C" w:rsidRPr="003C7C91" w:rsidRDefault="00305593" w:rsidP="008E6A73">
      <w:pPr>
        <w:widowControl/>
        <w:tabs>
          <w:tab w:val="left" w:pos="1309"/>
        </w:tabs>
        <w:spacing w:line="245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10.6</w:t>
      </w:r>
      <w:r w:rsidR="003B4B7C" w:rsidRPr="003C7C91">
        <w:rPr>
          <w:sz w:val="26"/>
          <w:szCs w:val="26"/>
        </w:rPr>
        <w:t>. Профилактика коррупционных правонарушений работников</w:t>
      </w:r>
      <w:r w:rsidR="00023EDB">
        <w:rPr>
          <w:sz w:val="26"/>
          <w:szCs w:val="26"/>
        </w:rPr>
        <w:t xml:space="preserve"> УИС</w:t>
      </w:r>
      <w:r w:rsidR="003B4B7C" w:rsidRPr="003C7C91">
        <w:rPr>
          <w:sz w:val="26"/>
          <w:szCs w:val="26"/>
        </w:rPr>
        <w:t xml:space="preserve">, </w:t>
      </w:r>
      <w:r w:rsidR="00062950">
        <w:rPr>
          <w:sz w:val="26"/>
          <w:szCs w:val="26"/>
        </w:rPr>
        <w:br/>
      </w:r>
      <w:r w:rsidR="003B4B7C" w:rsidRPr="003C7C91">
        <w:rPr>
          <w:sz w:val="26"/>
          <w:szCs w:val="26"/>
        </w:rPr>
        <w:t xml:space="preserve">а также обеспечение деятельности </w:t>
      </w:r>
      <w:r w:rsidR="00062950">
        <w:rPr>
          <w:sz w:val="26"/>
          <w:szCs w:val="26"/>
        </w:rPr>
        <w:t>УФСИН</w:t>
      </w:r>
      <w:r w:rsidR="003B4B7C" w:rsidRPr="003C7C91">
        <w:rPr>
          <w:sz w:val="26"/>
          <w:szCs w:val="26"/>
        </w:rPr>
        <w:t xml:space="preserve"> по соблюдению работниками</w:t>
      </w:r>
      <w:r w:rsidR="00023EDB">
        <w:rPr>
          <w:sz w:val="26"/>
          <w:szCs w:val="26"/>
        </w:rPr>
        <w:t xml:space="preserve"> УИС</w:t>
      </w:r>
      <w:r w:rsidR="003B4B7C" w:rsidRPr="003C7C91">
        <w:rPr>
          <w:sz w:val="26"/>
          <w:szCs w:val="26"/>
        </w:rPr>
        <w:t xml:space="preserve"> </w:t>
      </w:r>
      <w:r w:rsidR="003B4B7C" w:rsidRPr="003C7C91">
        <w:rPr>
          <w:color w:val="000000"/>
          <w:sz w:val="26"/>
          <w:szCs w:val="26"/>
        </w:rPr>
        <w:t>ограничений и запретов, требований о предотвращении</w:t>
      </w:r>
      <w:r w:rsidR="00062950">
        <w:rPr>
          <w:color w:val="000000"/>
          <w:sz w:val="26"/>
          <w:szCs w:val="26"/>
        </w:rPr>
        <w:t xml:space="preserve"> </w:t>
      </w:r>
      <w:r w:rsidR="003B4B7C" w:rsidRPr="003C7C91">
        <w:rPr>
          <w:color w:val="000000"/>
          <w:sz w:val="26"/>
          <w:szCs w:val="26"/>
        </w:rPr>
        <w:t xml:space="preserve">или урегулировании конфликта интересов, исполнения ими обязанностей, установленных Федеральным </w:t>
      </w:r>
      <w:hyperlink r:id="rId9" w:tooltip="Федеральный закон от 25.12.2008 N 273-ФЗ (ред. от 03.04.2017) &quot;О противодействии коррупции&quot; (с изм. и доп., вступ. в силу с 28.06.2017){КонсультантПлюс}" w:history="1">
        <w:r w:rsidR="003B4B7C" w:rsidRPr="003C7C91">
          <w:rPr>
            <w:color w:val="000000"/>
            <w:sz w:val="26"/>
            <w:szCs w:val="26"/>
          </w:rPr>
          <w:t>законом</w:t>
        </w:r>
      </w:hyperlink>
      <w:r w:rsidR="003B4B7C" w:rsidRPr="003C7C91">
        <w:rPr>
          <w:color w:val="000000"/>
          <w:sz w:val="26"/>
          <w:szCs w:val="26"/>
        </w:rPr>
        <w:t xml:space="preserve"> от 25.12.2008 № 273-ФЗ «О противодействии коррупции» и другими нормативными правовыми актами (далее – требования к служебному поведению).</w:t>
      </w:r>
    </w:p>
    <w:p w:rsidR="003B4B7C" w:rsidRPr="003C7C91" w:rsidRDefault="003B4B7C" w:rsidP="008E6A73">
      <w:pPr>
        <w:pStyle w:val="Style13"/>
        <w:widowControl/>
        <w:tabs>
          <w:tab w:val="left" w:pos="1118"/>
        </w:tabs>
        <w:spacing w:line="245" w:lineRule="auto"/>
        <w:ind w:firstLine="567"/>
        <w:rPr>
          <w:rStyle w:val="FontStyle34"/>
          <w:sz w:val="26"/>
          <w:szCs w:val="26"/>
        </w:rPr>
      </w:pPr>
      <w:r w:rsidRPr="003C7C91">
        <w:rPr>
          <w:rStyle w:val="FontStyle34"/>
          <w:sz w:val="26"/>
          <w:szCs w:val="26"/>
        </w:rPr>
        <w:t>10.</w:t>
      </w:r>
      <w:r w:rsidR="00305593">
        <w:rPr>
          <w:rStyle w:val="FontStyle34"/>
          <w:sz w:val="26"/>
          <w:szCs w:val="26"/>
        </w:rPr>
        <w:t>7</w:t>
      </w:r>
      <w:r w:rsidRPr="003C7C91">
        <w:rPr>
          <w:rStyle w:val="FontStyle34"/>
          <w:sz w:val="26"/>
          <w:szCs w:val="26"/>
        </w:rPr>
        <w:t xml:space="preserve">. Проведение служебных проверок (проверок) в порядке, установленном нормативными правовыми актами ФСИН России, по фактам нарушения сотрудниками УИС служебной дисциплины, совершения дисциплинарных проступков и иных происшествий, не связанных </w:t>
      </w:r>
      <w:r w:rsidR="00305593">
        <w:rPr>
          <w:rStyle w:val="FontStyle34"/>
          <w:sz w:val="26"/>
          <w:szCs w:val="26"/>
        </w:rPr>
        <w:t xml:space="preserve">с совершением сотрудниками УИС </w:t>
      </w:r>
      <w:r w:rsidRPr="003C7C91">
        <w:rPr>
          <w:rStyle w:val="FontStyle34"/>
          <w:sz w:val="26"/>
          <w:szCs w:val="26"/>
        </w:rPr>
        <w:t>преступлений.</w:t>
      </w:r>
    </w:p>
    <w:p w:rsidR="003B4B7C" w:rsidRPr="003C7C91" w:rsidRDefault="003B4B7C" w:rsidP="008E6A73">
      <w:pPr>
        <w:widowControl/>
        <w:tabs>
          <w:tab w:val="left" w:pos="0"/>
          <w:tab w:val="left" w:pos="1276"/>
        </w:tabs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10.</w:t>
      </w:r>
      <w:r w:rsidR="00305593">
        <w:rPr>
          <w:sz w:val="26"/>
          <w:szCs w:val="26"/>
        </w:rPr>
        <w:t>8</w:t>
      </w:r>
      <w:r w:rsidRPr="003C7C91">
        <w:rPr>
          <w:sz w:val="26"/>
          <w:szCs w:val="26"/>
        </w:rPr>
        <w:t>. Обеспечение безопасности персональных данных и иных сведений ограниченного распространения о работниках</w:t>
      </w:r>
      <w:r w:rsidR="00023EDB">
        <w:rPr>
          <w:sz w:val="26"/>
          <w:szCs w:val="26"/>
        </w:rPr>
        <w:t xml:space="preserve"> УИС</w:t>
      </w:r>
      <w:r w:rsidRPr="003C7C91">
        <w:rPr>
          <w:sz w:val="26"/>
          <w:szCs w:val="26"/>
        </w:rPr>
        <w:t xml:space="preserve"> в пределах компетенции </w:t>
      </w:r>
      <w:r w:rsidR="00062950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.</w:t>
      </w:r>
    </w:p>
    <w:p w:rsidR="003B4B7C" w:rsidRPr="003C7C91" w:rsidRDefault="003B4B7C" w:rsidP="008E6A73">
      <w:pPr>
        <w:widowControl/>
        <w:tabs>
          <w:tab w:val="left" w:pos="0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10.</w:t>
      </w:r>
      <w:r w:rsidR="00305593">
        <w:rPr>
          <w:sz w:val="26"/>
          <w:szCs w:val="26"/>
        </w:rPr>
        <w:t>9</w:t>
      </w:r>
      <w:r w:rsidRPr="003C7C91">
        <w:rPr>
          <w:sz w:val="26"/>
          <w:szCs w:val="26"/>
        </w:rPr>
        <w:t xml:space="preserve">. Внутриведомственный </w:t>
      </w:r>
      <w:proofErr w:type="gramStart"/>
      <w:r w:rsidRPr="003C7C91">
        <w:rPr>
          <w:sz w:val="26"/>
          <w:szCs w:val="26"/>
        </w:rPr>
        <w:t>контроль за</w:t>
      </w:r>
      <w:proofErr w:type="gramEnd"/>
      <w:r w:rsidRPr="003C7C91">
        <w:rPr>
          <w:sz w:val="26"/>
          <w:szCs w:val="26"/>
        </w:rPr>
        <w:t xml:space="preserve"> соблюдением законодательства Российской Федерации о службе, участие в осуществлении контроля за исполнением должностными лицами </w:t>
      </w:r>
      <w:r w:rsidR="00062950">
        <w:rPr>
          <w:sz w:val="26"/>
          <w:szCs w:val="26"/>
        </w:rPr>
        <w:t>УФСИН</w:t>
      </w:r>
      <w:r w:rsidR="00305593">
        <w:rPr>
          <w:sz w:val="26"/>
          <w:szCs w:val="26"/>
        </w:rPr>
        <w:t xml:space="preserve"> и подведомственных ему учреждений </w:t>
      </w:r>
      <w:r w:rsidRPr="003C7C91">
        <w:rPr>
          <w:sz w:val="26"/>
          <w:szCs w:val="26"/>
        </w:rPr>
        <w:t>законодательства Российской Федерации в части организации и проведения мероприятий по укреплению законности и дисциплины в УИС, профилактики коррупционных правонарушений.</w:t>
      </w:r>
    </w:p>
    <w:p w:rsidR="003B4B7C" w:rsidRPr="003C7C91" w:rsidRDefault="003B4B7C" w:rsidP="008E6A73">
      <w:pPr>
        <w:pStyle w:val="ConsPlusNormal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10.1</w:t>
      </w:r>
      <w:r w:rsidR="007100C6">
        <w:rPr>
          <w:sz w:val="26"/>
          <w:szCs w:val="26"/>
        </w:rPr>
        <w:t>0</w:t>
      </w:r>
      <w:r w:rsidRPr="003C7C91">
        <w:rPr>
          <w:sz w:val="26"/>
          <w:szCs w:val="26"/>
        </w:rPr>
        <w:t xml:space="preserve">. Рассмотрение поступающих в </w:t>
      </w:r>
      <w:r w:rsidR="00062950">
        <w:rPr>
          <w:sz w:val="26"/>
          <w:szCs w:val="26"/>
        </w:rPr>
        <w:t>УФСИН</w:t>
      </w:r>
      <w:r w:rsidRPr="003C7C91">
        <w:rPr>
          <w:sz w:val="26"/>
          <w:szCs w:val="26"/>
        </w:rPr>
        <w:t xml:space="preserve"> обращений граждан, в том числе </w:t>
      </w:r>
      <w:r w:rsidR="006E350F">
        <w:rPr>
          <w:sz w:val="26"/>
          <w:szCs w:val="26"/>
        </w:rPr>
        <w:t xml:space="preserve">от </w:t>
      </w:r>
      <w:r w:rsidRPr="003C7C91">
        <w:rPr>
          <w:sz w:val="26"/>
          <w:szCs w:val="26"/>
        </w:rPr>
        <w:t xml:space="preserve">осужденных и лиц, содержащихся под стражей, по вопросам, отнесенным к </w:t>
      </w:r>
      <w:r w:rsidRPr="003C7C91">
        <w:rPr>
          <w:sz w:val="26"/>
          <w:szCs w:val="26"/>
        </w:rPr>
        <w:lastRenderedPageBreak/>
        <w:t xml:space="preserve">компетенции </w:t>
      </w:r>
      <w:r w:rsidR="00062950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 xml:space="preserve">, обеспечение </w:t>
      </w:r>
      <w:proofErr w:type="gramStart"/>
      <w:r w:rsidRPr="003C7C91">
        <w:rPr>
          <w:sz w:val="26"/>
          <w:szCs w:val="26"/>
        </w:rPr>
        <w:t>контроля за</w:t>
      </w:r>
      <w:proofErr w:type="gramEnd"/>
      <w:r w:rsidRPr="003C7C91">
        <w:rPr>
          <w:sz w:val="26"/>
          <w:szCs w:val="26"/>
        </w:rPr>
        <w:t xml:space="preserve"> своевременностью их рассмотрения. </w:t>
      </w: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10.</w:t>
      </w:r>
      <w:r w:rsidR="007100C6">
        <w:rPr>
          <w:sz w:val="26"/>
          <w:szCs w:val="26"/>
        </w:rPr>
        <w:t>11</w:t>
      </w:r>
      <w:r w:rsidRPr="003C7C91">
        <w:rPr>
          <w:sz w:val="26"/>
          <w:szCs w:val="26"/>
        </w:rPr>
        <w:t>. </w:t>
      </w:r>
      <w:r w:rsidRPr="003C7C91">
        <w:rPr>
          <w:color w:val="000000"/>
          <w:sz w:val="26"/>
          <w:szCs w:val="26"/>
        </w:rPr>
        <w:t>Обеспечение деятельности:</w:t>
      </w: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аттестационной комиссии </w:t>
      </w:r>
      <w:r w:rsidR="00062950">
        <w:rPr>
          <w:sz w:val="26"/>
          <w:szCs w:val="26"/>
        </w:rPr>
        <w:t>УФСИН</w:t>
      </w:r>
      <w:r w:rsidR="007100C6">
        <w:rPr>
          <w:sz w:val="26"/>
          <w:szCs w:val="26"/>
        </w:rPr>
        <w:t xml:space="preserve"> </w:t>
      </w:r>
      <w:r w:rsidRPr="003C7C91">
        <w:rPr>
          <w:sz w:val="26"/>
          <w:szCs w:val="26"/>
        </w:rPr>
        <w:t xml:space="preserve">по соблюдению требований к служебному поведению сотрудников </w:t>
      </w:r>
      <w:r w:rsidR="007100C6">
        <w:rPr>
          <w:sz w:val="26"/>
          <w:szCs w:val="26"/>
        </w:rPr>
        <w:t>УИС</w:t>
      </w:r>
      <w:r w:rsidRPr="003C7C91">
        <w:rPr>
          <w:sz w:val="26"/>
          <w:szCs w:val="26"/>
        </w:rPr>
        <w:t xml:space="preserve"> и урегулированию конфликта интересов;</w:t>
      </w:r>
    </w:p>
    <w:p w:rsidR="003B4B7C" w:rsidRPr="003C7C91" w:rsidRDefault="003B4B7C" w:rsidP="008E6A73">
      <w:pPr>
        <w:pStyle w:val="ConsPlusNormal"/>
        <w:ind w:firstLine="567"/>
        <w:jc w:val="both"/>
        <w:rPr>
          <w:color w:val="000000"/>
          <w:sz w:val="26"/>
          <w:szCs w:val="26"/>
        </w:rPr>
      </w:pPr>
      <w:r w:rsidRPr="003C7C91">
        <w:rPr>
          <w:color w:val="000000"/>
          <w:sz w:val="26"/>
          <w:szCs w:val="26"/>
        </w:rPr>
        <w:t xml:space="preserve">иных комиссий </w:t>
      </w:r>
      <w:r w:rsidR="00062950">
        <w:rPr>
          <w:color w:val="000000"/>
          <w:sz w:val="26"/>
          <w:szCs w:val="26"/>
        </w:rPr>
        <w:t>УФСИН</w:t>
      </w:r>
      <w:r w:rsidRPr="003C7C91">
        <w:rPr>
          <w:color w:val="000000"/>
          <w:sz w:val="26"/>
          <w:szCs w:val="26"/>
        </w:rPr>
        <w:t xml:space="preserve"> в соответствии с положениями об указанных комиссиях.</w:t>
      </w:r>
    </w:p>
    <w:p w:rsidR="003B4B7C" w:rsidRPr="003C7C91" w:rsidRDefault="003B4B7C" w:rsidP="009B68AE">
      <w:pPr>
        <w:pStyle w:val="ConsPlusNormal"/>
        <w:ind w:firstLine="709"/>
        <w:jc w:val="center"/>
        <w:rPr>
          <w:color w:val="000000"/>
          <w:sz w:val="26"/>
          <w:szCs w:val="26"/>
        </w:rPr>
      </w:pPr>
    </w:p>
    <w:p w:rsidR="003B4B7C" w:rsidRPr="003C7C91" w:rsidRDefault="003B4B7C" w:rsidP="00062950">
      <w:pPr>
        <w:widowControl/>
        <w:tabs>
          <w:tab w:val="left" w:pos="1309"/>
        </w:tabs>
        <w:jc w:val="center"/>
        <w:rPr>
          <w:sz w:val="26"/>
          <w:szCs w:val="26"/>
        </w:rPr>
      </w:pPr>
      <w:r w:rsidRPr="003C7C91">
        <w:rPr>
          <w:b/>
          <w:sz w:val="26"/>
          <w:szCs w:val="26"/>
          <w:lang w:val="en-US"/>
        </w:rPr>
        <w:t>III</w:t>
      </w:r>
      <w:r w:rsidRPr="003C7C91">
        <w:rPr>
          <w:b/>
          <w:sz w:val="26"/>
          <w:szCs w:val="26"/>
        </w:rPr>
        <w:t xml:space="preserve">. Структура </w:t>
      </w:r>
      <w:r w:rsidR="00062950">
        <w:rPr>
          <w:b/>
          <w:sz w:val="26"/>
          <w:szCs w:val="26"/>
        </w:rPr>
        <w:t>Инспекции</w:t>
      </w:r>
    </w:p>
    <w:p w:rsidR="00062950" w:rsidRDefault="00062950" w:rsidP="009B68AE">
      <w:pPr>
        <w:pStyle w:val="a7"/>
        <w:widowControl/>
        <w:tabs>
          <w:tab w:val="left" w:pos="1309"/>
        </w:tabs>
        <w:rPr>
          <w:sz w:val="26"/>
          <w:szCs w:val="26"/>
        </w:rPr>
      </w:pPr>
    </w:p>
    <w:p w:rsidR="003B4B7C" w:rsidRPr="003C7C91" w:rsidRDefault="003B4B7C" w:rsidP="008E6A73">
      <w:pPr>
        <w:pStyle w:val="a7"/>
        <w:widowControl/>
        <w:tabs>
          <w:tab w:val="left" w:pos="1309"/>
        </w:tabs>
        <w:ind w:firstLine="567"/>
        <w:rPr>
          <w:sz w:val="26"/>
          <w:szCs w:val="26"/>
        </w:rPr>
      </w:pPr>
      <w:r w:rsidRPr="003C7C91">
        <w:rPr>
          <w:sz w:val="26"/>
          <w:szCs w:val="26"/>
        </w:rPr>
        <w:t>11. </w:t>
      </w:r>
      <w:r w:rsidR="007100C6" w:rsidRPr="00500542">
        <w:rPr>
          <w:sz w:val="26"/>
          <w:szCs w:val="26"/>
        </w:rPr>
        <w:t xml:space="preserve">Структура </w:t>
      </w:r>
      <w:r w:rsidR="00062950">
        <w:rPr>
          <w:sz w:val="26"/>
          <w:szCs w:val="26"/>
        </w:rPr>
        <w:t>Инспекции</w:t>
      </w:r>
      <w:r w:rsidR="007100C6" w:rsidRPr="00500542">
        <w:rPr>
          <w:sz w:val="26"/>
          <w:szCs w:val="26"/>
        </w:rPr>
        <w:t xml:space="preserve"> не включает в себя иных подразделений.</w:t>
      </w:r>
    </w:p>
    <w:p w:rsidR="007100C6" w:rsidRDefault="007100C6" w:rsidP="009B68AE">
      <w:pPr>
        <w:widowControl/>
        <w:tabs>
          <w:tab w:val="left" w:pos="0"/>
        </w:tabs>
        <w:jc w:val="center"/>
        <w:rPr>
          <w:b/>
          <w:sz w:val="26"/>
          <w:szCs w:val="26"/>
        </w:rPr>
      </w:pPr>
    </w:p>
    <w:p w:rsidR="003B4B7C" w:rsidRPr="003C7C91" w:rsidRDefault="003B4B7C" w:rsidP="009B68AE">
      <w:pPr>
        <w:widowControl/>
        <w:tabs>
          <w:tab w:val="left" w:pos="0"/>
        </w:tabs>
        <w:jc w:val="center"/>
        <w:rPr>
          <w:b/>
          <w:sz w:val="26"/>
          <w:szCs w:val="26"/>
        </w:rPr>
      </w:pPr>
      <w:r w:rsidRPr="003C7C91">
        <w:rPr>
          <w:b/>
          <w:sz w:val="26"/>
          <w:szCs w:val="26"/>
          <w:lang w:val="en-US"/>
        </w:rPr>
        <w:t>IV</w:t>
      </w:r>
      <w:r w:rsidRPr="003C7C91">
        <w:rPr>
          <w:b/>
          <w:sz w:val="26"/>
          <w:szCs w:val="26"/>
        </w:rPr>
        <w:t xml:space="preserve">. Функции </w:t>
      </w:r>
      <w:r w:rsidR="00062950">
        <w:rPr>
          <w:b/>
          <w:sz w:val="26"/>
          <w:szCs w:val="26"/>
        </w:rPr>
        <w:t>Инспекции</w:t>
      </w:r>
    </w:p>
    <w:p w:rsidR="003B4B7C" w:rsidRPr="003C7C91" w:rsidRDefault="003B4B7C" w:rsidP="009B68AE">
      <w:pPr>
        <w:widowControl/>
        <w:tabs>
          <w:tab w:val="left" w:pos="0"/>
        </w:tabs>
        <w:jc w:val="center"/>
        <w:rPr>
          <w:b/>
          <w:sz w:val="26"/>
          <w:szCs w:val="26"/>
        </w:rPr>
      </w:pP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12. В целях реализации возложенных на </w:t>
      </w:r>
      <w:r w:rsidR="007100C6">
        <w:rPr>
          <w:sz w:val="26"/>
          <w:szCs w:val="26"/>
        </w:rPr>
        <w:t>не</w:t>
      </w:r>
      <w:r w:rsidR="00062950">
        <w:rPr>
          <w:sz w:val="26"/>
          <w:szCs w:val="26"/>
        </w:rPr>
        <w:t>е</w:t>
      </w:r>
      <w:r w:rsidRPr="003C7C91">
        <w:rPr>
          <w:sz w:val="26"/>
          <w:szCs w:val="26"/>
        </w:rPr>
        <w:t xml:space="preserve"> задач </w:t>
      </w:r>
      <w:r w:rsidR="00062950">
        <w:rPr>
          <w:sz w:val="26"/>
          <w:szCs w:val="26"/>
        </w:rPr>
        <w:t>Инспекция</w:t>
      </w:r>
      <w:r w:rsidRPr="003C7C91">
        <w:rPr>
          <w:sz w:val="26"/>
          <w:szCs w:val="26"/>
        </w:rPr>
        <w:t xml:space="preserve"> обеспечивает:</w:t>
      </w:r>
    </w:p>
    <w:p w:rsidR="003B4B7C" w:rsidRPr="003C7C91" w:rsidRDefault="003B4B7C" w:rsidP="008E6A73">
      <w:pPr>
        <w:pStyle w:val="ConsPlusNormal"/>
        <w:widowControl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12.1. Подготовку совместно со структурными подразделениями </w:t>
      </w:r>
      <w:r w:rsidR="00062950">
        <w:rPr>
          <w:sz w:val="26"/>
          <w:szCs w:val="26"/>
        </w:rPr>
        <w:t>УФСИН</w:t>
      </w:r>
      <w:r w:rsidR="007100C6">
        <w:rPr>
          <w:sz w:val="26"/>
          <w:szCs w:val="26"/>
        </w:rPr>
        <w:t xml:space="preserve"> </w:t>
      </w:r>
      <w:r w:rsidRPr="003C7C91">
        <w:rPr>
          <w:sz w:val="26"/>
          <w:szCs w:val="26"/>
        </w:rPr>
        <w:t xml:space="preserve">и внесении </w:t>
      </w:r>
      <w:proofErr w:type="gramStart"/>
      <w:r w:rsidRPr="003C7C91">
        <w:rPr>
          <w:sz w:val="26"/>
          <w:szCs w:val="26"/>
        </w:rPr>
        <w:t>в соответствии с установленным порядком предложений о назначении в УИС лиц на должности</w:t>
      </w:r>
      <w:proofErr w:type="gramEnd"/>
      <w:r w:rsidRPr="003C7C91">
        <w:rPr>
          <w:sz w:val="26"/>
          <w:szCs w:val="26"/>
        </w:rPr>
        <w:t>, назначение на которые и освобождение от которых осуществляются директором ФСИН России</w:t>
      </w:r>
      <w:r w:rsidR="007100C6">
        <w:rPr>
          <w:sz w:val="26"/>
          <w:szCs w:val="26"/>
        </w:rPr>
        <w:t xml:space="preserve">, начальником </w:t>
      </w:r>
      <w:r w:rsidR="00062950">
        <w:rPr>
          <w:sz w:val="26"/>
          <w:szCs w:val="26"/>
        </w:rPr>
        <w:t>УФСИН</w:t>
      </w:r>
      <w:r w:rsidR="006E350F">
        <w:rPr>
          <w:sz w:val="26"/>
          <w:szCs w:val="26"/>
        </w:rPr>
        <w:t>,</w:t>
      </w:r>
      <w:r w:rsidRPr="003C7C91">
        <w:rPr>
          <w:sz w:val="26"/>
          <w:szCs w:val="26"/>
        </w:rPr>
        <w:t xml:space="preserve"> их перемещении и освобождении от должностей, создании кадрового резерва.</w:t>
      </w: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12.2. Организацию</w:t>
      </w:r>
      <w:r w:rsidRPr="003C7C91">
        <w:rPr>
          <w:color w:val="000000"/>
          <w:sz w:val="26"/>
          <w:szCs w:val="26"/>
        </w:rPr>
        <w:t xml:space="preserve"> соблюдения работниками</w:t>
      </w:r>
      <w:r w:rsidR="00023EDB">
        <w:rPr>
          <w:color w:val="000000"/>
          <w:sz w:val="26"/>
          <w:szCs w:val="26"/>
        </w:rPr>
        <w:t xml:space="preserve"> УИС</w:t>
      </w:r>
      <w:r w:rsidRPr="003C7C91">
        <w:rPr>
          <w:color w:val="000000"/>
          <w:sz w:val="26"/>
          <w:szCs w:val="26"/>
        </w:rPr>
        <w:t xml:space="preserve"> требований к служебному поведению.</w:t>
      </w: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12.3. Сбор, обработк</w:t>
      </w:r>
      <w:r w:rsidR="006E350F">
        <w:rPr>
          <w:sz w:val="26"/>
          <w:szCs w:val="26"/>
        </w:rPr>
        <w:t>у</w:t>
      </w:r>
      <w:r w:rsidRPr="003C7C91">
        <w:rPr>
          <w:sz w:val="26"/>
          <w:szCs w:val="26"/>
        </w:rPr>
        <w:t xml:space="preserve"> и подготовк</w:t>
      </w:r>
      <w:r w:rsidR="006E350F">
        <w:rPr>
          <w:sz w:val="26"/>
          <w:szCs w:val="26"/>
        </w:rPr>
        <w:t>у</w:t>
      </w:r>
      <w:r w:rsidRPr="003C7C91">
        <w:rPr>
          <w:sz w:val="26"/>
          <w:szCs w:val="26"/>
        </w:rPr>
        <w:t xml:space="preserve"> к размещению на официальном сайте ФСИН России сведений о доходах, расходах, об имуществе и обязательствах имущественного характера, представленных в установленном порядке работниками</w:t>
      </w:r>
      <w:r w:rsidR="00023EDB">
        <w:rPr>
          <w:sz w:val="26"/>
          <w:szCs w:val="26"/>
        </w:rPr>
        <w:t xml:space="preserve"> УИС</w:t>
      </w:r>
      <w:r w:rsidRPr="003C7C91">
        <w:rPr>
          <w:sz w:val="26"/>
          <w:szCs w:val="26"/>
        </w:rPr>
        <w:t xml:space="preserve">, а также </w:t>
      </w:r>
      <w:proofErr w:type="gramStart"/>
      <w:r w:rsidRPr="003C7C91">
        <w:rPr>
          <w:sz w:val="26"/>
          <w:szCs w:val="26"/>
        </w:rPr>
        <w:t>контроль за</w:t>
      </w:r>
      <w:proofErr w:type="gramEnd"/>
      <w:r w:rsidRPr="003C7C91">
        <w:rPr>
          <w:sz w:val="26"/>
          <w:szCs w:val="26"/>
        </w:rPr>
        <w:t xml:space="preserve"> своевременностью их представления.</w:t>
      </w:r>
    </w:p>
    <w:p w:rsidR="003B4B7C" w:rsidRPr="009C31C7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12.4. </w:t>
      </w:r>
      <w:proofErr w:type="gramStart"/>
      <w:r w:rsidRPr="003C7C91">
        <w:rPr>
          <w:sz w:val="26"/>
          <w:szCs w:val="26"/>
        </w:rPr>
        <w:t xml:space="preserve">Направление </w:t>
      </w:r>
      <w:r w:rsidRPr="003C7C91">
        <w:rPr>
          <w:bCs/>
          <w:sz w:val="26"/>
          <w:szCs w:val="26"/>
        </w:rPr>
        <w:t>сведений о работнике</w:t>
      </w:r>
      <w:r w:rsidR="00023EDB">
        <w:rPr>
          <w:bCs/>
          <w:sz w:val="26"/>
          <w:szCs w:val="26"/>
        </w:rPr>
        <w:t xml:space="preserve"> УИС</w:t>
      </w:r>
      <w:r w:rsidRPr="003C7C91">
        <w:rPr>
          <w:bCs/>
          <w:sz w:val="26"/>
          <w:szCs w:val="26"/>
        </w:rPr>
        <w:t>, к которому было применено взыскание в виде увольнения в связи с утратой доверия за совершение коррупционного правонарушения</w:t>
      </w:r>
      <w:r w:rsidRPr="003C7C91">
        <w:rPr>
          <w:sz w:val="26"/>
          <w:szCs w:val="26"/>
        </w:rPr>
        <w:t>,</w:t>
      </w:r>
      <w:r w:rsidR="009C31C7">
        <w:rPr>
          <w:sz w:val="26"/>
          <w:szCs w:val="26"/>
        </w:rPr>
        <w:t xml:space="preserve"> в ФСИН России </w:t>
      </w:r>
      <w:r w:rsidRPr="003C7C91">
        <w:rPr>
          <w:sz w:val="26"/>
          <w:szCs w:val="26"/>
        </w:rPr>
        <w:t xml:space="preserve">в соответствии с Положением </w:t>
      </w:r>
      <w:r w:rsidR="00062950">
        <w:rPr>
          <w:sz w:val="26"/>
          <w:szCs w:val="26"/>
        </w:rPr>
        <w:br/>
      </w:r>
      <w:r w:rsidRPr="003C7C91">
        <w:rPr>
          <w:sz w:val="26"/>
          <w:szCs w:val="26"/>
        </w:rPr>
        <w:t xml:space="preserve">о реестре лиц, уволенных в связи с утратой доверия, утвержденным постановлением Правительства Российской Федерации от 05.03.2018 № 228, для их включения </w:t>
      </w:r>
      <w:r w:rsidR="009C31C7">
        <w:rPr>
          <w:sz w:val="26"/>
          <w:szCs w:val="26"/>
        </w:rPr>
        <w:br/>
      </w:r>
      <w:r w:rsidRPr="003C7C91">
        <w:rPr>
          <w:bCs/>
          <w:sz w:val="26"/>
          <w:szCs w:val="26"/>
        </w:rPr>
        <w:t>в реестр лиц, уволенных в связи с утратой доверия, и исключени</w:t>
      </w:r>
      <w:r>
        <w:rPr>
          <w:bCs/>
          <w:sz w:val="26"/>
          <w:szCs w:val="26"/>
        </w:rPr>
        <w:t>я</w:t>
      </w:r>
      <w:proofErr w:type="gramEnd"/>
      <w:r w:rsidRPr="003C7C91">
        <w:rPr>
          <w:bCs/>
          <w:sz w:val="26"/>
          <w:szCs w:val="26"/>
        </w:rPr>
        <w:t xml:space="preserve"> указанных сведений из него.</w:t>
      </w:r>
    </w:p>
    <w:p w:rsidR="003B4B7C" w:rsidRPr="003C7C91" w:rsidRDefault="003B4B7C" w:rsidP="008E6A73">
      <w:pPr>
        <w:pStyle w:val="Style12"/>
        <w:widowControl/>
        <w:tabs>
          <w:tab w:val="left" w:pos="1003"/>
        </w:tabs>
        <w:spacing w:line="240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>12.5</w:t>
      </w:r>
      <w:r w:rsidRPr="003C7C91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3C7C91">
        <w:rPr>
          <w:sz w:val="26"/>
          <w:szCs w:val="26"/>
        </w:rPr>
        <w:t xml:space="preserve">Рассмотрение случаев нарушения служебной дисциплины (дисциплины труда) </w:t>
      </w:r>
      <w:r w:rsidR="0039341E">
        <w:rPr>
          <w:sz w:val="26"/>
          <w:szCs w:val="26"/>
        </w:rPr>
        <w:t>работниками</w:t>
      </w:r>
      <w:r w:rsidR="00023EDB">
        <w:rPr>
          <w:sz w:val="26"/>
          <w:szCs w:val="26"/>
        </w:rPr>
        <w:t xml:space="preserve"> УИС</w:t>
      </w:r>
      <w:r w:rsidRPr="003C7C91">
        <w:rPr>
          <w:sz w:val="26"/>
          <w:szCs w:val="26"/>
        </w:rPr>
        <w:t>, проведение в отношении них служебных проверок.</w:t>
      </w:r>
    </w:p>
    <w:p w:rsidR="003B4B7C" w:rsidRPr="003C7C91" w:rsidRDefault="003B4B7C" w:rsidP="008E6A73">
      <w:pPr>
        <w:pStyle w:val="Style12"/>
        <w:widowControl/>
        <w:tabs>
          <w:tab w:val="left" w:pos="1003"/>
        </w:tabs>
        <w:spacing w:line="240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>12.6</w:t>
      </w:r>
      <w:r w:rsidRPr="003C7C91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3C7C91">
        <w:rPr>
          <w:sz w:val="26"/>
          <w:szCs w:val="26"/>
        </w:rPr>
        <w:t>Принятие мер по выявлению и устранению причин и условий, способствующих совершению дисциплинарных проступков</w:t>
      </w:r>
      <w:r>
        <w:rPr>
          <w:sz w:val="26"/>
          <w:szCs w:val="26"/>
        </w:rPr>
        <w:t xml:space="preserve"> </w:t>
      </w:r>
      <w:r w:rsidRPr="003C7C91">
        <w:rPr>
          <w:sz w:val="26"/>
          <w:szCs w:val="26"/>
        </w:rPr>
        <w:t>и правонарушений работниками</w:t>
      </w:r>
      <w:r w:rsidR="00023EDB">
        <w:rPr>
          <w:sz w:val="26"/>
          <w:szCs w:val="26"/>
        </w:rPr>
        <w:t xml:space="preserve"> УИС</w:t>
      </w:r>
      <w:r w:rsidRPr="003C7C91">
        <w:rPr>
          <w:sz w:val="26"/>
          <w:szCs w:val="26"/>
        </w:rPr>
        <w:t>.</w:t>
      </w:r>
    </w:p>
    <w:p w:rsidR="003B4B7C" w:rsidRPr="003C7C91" w:rsidRDefault="003B4B7C" w:rsidP="008E6A73">
      <w:pPr>
        <w:pStyle w:val="ConsPlusNormal"/>
        <w:tabs>
          <w:tab w:val="num" w:pos="1418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12.7</w:t>
      </w:r>
      <w:r w:rsidRPr="003C7C91">
        <w:rPr>
          <w:sz w:val="26"/>
          <w:szCs w:val="26"/>
        </w:rPr>
        <w:t>. Проведение:</w:t>
      </w:r>
    </w:p>
    <w:p w:rsidR="003B4B7C" w:rsidRPr="003C7C91" w:rsidRDefault="003B4B7C" w:rsidP="008E6A73">
      <w:pPr>
        <w:pStyle w:val="ConsPlusNormal"/>
        <w:ind w:firstLine="567"/>
        <w:jc w:val="both"/>
        <w:rPr>
          <w:sz w:val="26"/>
          <w:szCs w:val="26"/>
        </w:rPr>
      </w:pPr>
      <w:proofErr w:type="gramStart"/>
      <w:r w:rsidRPr="003C7C91">
        <w:rPr>
          <w:sz w:val="26"/>
          <w:szCs w:val="26"/>
        </w:rPr>
        <w:t>проверки достоверности и полноты сведений о доходах, об имуществе</w:t>
      </w:r>
      <w:r w:rsidRPr="003C7C91">
        <w:rPr>
          <w:sz w:val="26"/>
          <w:szCs w:val="26"/>
        </w:rPr>
        <w:br/>
        <w:t>и обязательствах имущественного характера, а также иных сведений, представленных гражданами, претендующими на замещение должностей начальствующего состава, отдельных должностей на основании трудового договора в организациях (учреждениях, предприятиях) УИС, созданных для выполнения задач, поставленных перед ФСИН России;</w:t>
      </w:r>
      <w:proofErr w:type="gramEnd"/>
    </w:p>
    <w:p w:rsidR="003B4B7C" w:rsidRPr="001F1BA8" w:rsidRDefault="003B4B7C" w:rsidP="008E6A73">
      <w:pPr>
        <w:pStyle w:val="ConsPlusNormal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проверки достоверности и полноты сведений о </w:t>
      </w:r>
      <w:r w:rsidRPr="001F1BA8">
        <w:rPr>
          <w:sz w:val="26"/>
          <w:szCs w:val="26"/>
        </w:rPr>
        <w:t xml:space="preserve">доходах, расходах, </w:t>
      </w:r>
      <w:r w:rsidRPr="001F1BA8">
        <w:rPr>
          <w:sz w:val="26"/>
          <w:szCs w:val="26"/>
        </w:rPr>
        <w:br/>
        <w:t>об имуществе и обязательствах имущественного характера, представленных работниками</w:t>
      </w:r>
      <w:r w:rsidR="00023EDB" w:rsidRPr="001F1BA8">
        <w:rPr>
          <w:sz w:val="26"/>
          <w:szCs w:val="26"/>
        </w:rPr>
        <w:t xml:space="preserve"> УИС</w:t>
      </w:r>
      <w:r w:rsidRPr="001F1BA8">
        <w:rPr>
          <w:sz w:val="26"/>
          <w:szCs w:val="26"/>
        </w:rPr>
        <w:t xml:space="preserve"> в соответствии с законодательством Российской Федерации;</w:t>
      </w:r>
    </w:p>
    <w:p w:rsidR="003B4B7C" w:rsidRPr="001F1BA8" w:rsidRDefault="003B4B7C" w:rsidP="008E6A73">
      <w:pPr>
        <w:pStyle w:val="ConsPlusNormal"/>
        <w:ind w:firstLine="567"/>
        <w:jc w:val="both"/>
        <w:rPr>
          <w:sz w:val="26"/>
          <w:szCs w:val="26"/>
        </w:rPr>
      </w:pPr>
      <w:r w:rsidRPr="001F1BA8">
        <w:rPr>
          <w:sz w:val="26"/>
          <w:szCs w:val="26"/>
        </w:rPr>
        <w:lastRenderedPageBreak/>
        <w:t>проверки соблюдения работниками</w:t>
      </w:r>
      <w:r w:rsidR="00023EDB" w:rsidRPr="001F1BA8">
        <w:rPr>
          <w:sz w:val="26"/>
          <w:szCs w:val="26"/>
        </w:rPr>
        <w:t xml:space="preserve"> УИС</w:t>
      </w:r>
      <w:r w:rsidRPr="001F1BA8">
        <w:rPr>
          <w:sz w:val="26"/>
          <w:szCs w:val="26"/>
        </w:rPr>
        <w:t xml:space="preserve"> запретов, ограничений и требований, установленных в целях противодействия коррупции;</w:t>
      </w:r>
    </w:p>
    <w:p w:rsidR="003B4B7C" w:rsidRPr="001F1BA8" w:rsidRDefault="003B4B7C" w:rsidP="008E6A73">
      <w:pPr>
        <w:pStyle w:val="ConsPlusNormal"/>
        <w:ind w:firstLine="567"/>
        <w:jc w:val="both"/>
        <w:rPr>
          <w:sz w:val="26"/>
          <w:szCs w:val="26"/>
        </w:rPr>
      </w:pPr>
      <w:r w:rsidRPr="001F1BA8">
        <w:rPr>
          <w:sz w:val="26"/>
          <w:szCs w:val="26"/>
        </w:rPr>
        <w:t xml:space="preserve">проверки соблюдения гражданами, замещавшими должности, осуществление полномочий по которым влечет за собой обязанность представлять сведения </w:t>
      </w:r>
      <w:r w:rsidRPr="001F1BA8">
        <w:rPr>
          <w:sz w:val="26"/>
          <w:szCs w:val="26"/>
        </w:rPr>
        <w:br/>
        <w:t>о доходах, расходах, об имуществе и обязательствах имущественного характера,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законами.</w:t>
      </w:r>
    </w:p>
    <w:p w:rsidR="009B68AE" w:rsidRPr="001F1BA8" w:rsidRDefault="003B4B7C" w:rsidP="008E6A73">
      <w:pPr>
        <w:pStyle w:val="ConsPlusNormal"/>
        <w:ind w:firstLine="567"/>
        <w:jc w:val="both"/>
        <w:rPr>
          <w:sz w:val="26"/>
          <w:szCs w:val="26"/>
        </w:rPr>
      </w:pPr>
      <w:r w:rsidRPr="001F1BA8">
        <w:rPr>
          <w:sz w:val="26"/>
          <w:szCs w:val="26"/>
        </w:rPr>
        <w:t>12.8. </w:t>
      </w:r>
      <w:r w:rsidR="009B68AE" w:rsidRPr="001F1BA8">
        <w:rPr>
          <w:sz w:val="26"/>
          <w:szCs w:val="26"/>
        </w:rPr>
        <w:t xml:space="preserve">Осуществление </w:t>
      </w:r>
      <w:proofErr w:type="gramStart"/>
      <w:r w:rsidR="009B68AE" w:rsidRPr="001F1BA8">
        <w:rPr>
          <w:sz w:val="26"/>
          <w:szCs w:val="26"/>
        </w:rPr>
        <w:t>контроля за</w:t>
      </w:r>
      <w:proofErr w:type="gramEnd"/>
      <w:r w:rsidR="009B68AE" w:rsidRPr="001F1BA8">
        <w:rPr>
          <w:sz w:val="26"/>
          <w:szCs w:val="26"/>
        </w:rPr>
        <w:t xml:space="preserve"> расходами лиц, замещающих в УИС должности, осуществление полномочий по которым влечет за собой обязанность представлять сведения о доходах, а также за расходами их супруг (супругов) </w:t>
      </w:r>
      <w:r w:rsidR="009B68AE" w:rsidRPr="001F1BA8">
        <w:rPr>
          <w:sz w:val="26"/>
          <w:szCs w:val="26"/>
        </w:rPr>
        <w:br/>
        <w:t>и несовершеннолетних детей.</w:t>
      </w:r>
    </w:p>
    <w:p w:rsidR="003B4B7C" w:rsidRPr="001F1BA8" w:rsidRDefault="003B4B7C" w:rsidP="008E6A73">
      <w:pPr>
        <w:pStyle w:val="ConsPlusNormal"/>
        <w:ind w:firstLine="567"/>
        <w:jc w:val="both"/>
        <w:rPr>
          <w:sz w:val="26"/>
          <w:szCs w:val="26"/>
        </w:rPr>
      </w:pPr>
      <w:r w:rsidRPr="001F1BA8">
        <w:rPr>
          <w:sz w:val="26"/>
          <w:szCs w:val="26"/>
        </w:rPr>
        <w:t>12.9. Анализ сведений:</w:t>
      </w:r>
    </w:p>
    <w:p w:rsidR="003B4B7C" w:rsidRPr="001F1BA8" w:rsidRDefault="003B4B7C" w:rsidP="008E6A73">
      <w:pPr>
        <w:pStyle w:val="ConsPlusNormal"/>
        <w:ind w:firstLine="567"/>
        <w:jc w:val="both"/>
        <w:rPr>
          <w:sz w:val="26"/>
          <w:szCs w:val="26"/>
        </w:rPr>
      </w:pPr>
      <w:proofErr w:type="gramStart"/>
      <w:r w:rsidRPr="001F1BA8">
        <w:rPr>
          <w:sz w:val="26"/>
          <w:szCs w:val="26"/>
        </w:rPr>
        <w:t>о доходах, об имуществе и обязательствах имущественного характера, представленных гражданами, претендующими на замещение должностей начальствующего состава</w:t>
      </w:r>
      <w:r w:rsidR="0039341E" w:rsidRPr="001F1BA8">
        <w:rPr>
          <w:sz w:val="26"/>
          <w:szCs w:val="26"/>
        </w:rPr>
        <w:t xml:space="preserve"> и</w:t>
      </w:r>
      <w:r w:rsidRPr="001F1BA8">
        <w:rPr>
          <w:sz w:val="26"/>
          <w:szCs w:val="26"/>
        </w:rPr>
        <w:t xml:space="preserve"> отдельных должностей</w:t>
      </w:r>
      <w:r w:rsidR="0039341E" w:rsidRPr="001F1BA8">
        <w:rPr>
          <w:sz w:val="26"/>
          <w:szCs w:val="26"/>
        </w:rPr>
        <w:t xml:space="preserve"> </w:t>
      </w:r>
      <w:r w:rsidRPr="001F1BA8">
        <w:rPr>
          <w:sz w:val="26"/>
          <w:szCs w:val="26"/>
        </w:rPr>
        <w:t>на основании трудового договора в организациях (учреждениях, предприятиях) УИС, созданных для выполнения задач, поставленных перед ФСИН России;</w:t>
      </w:r>
      <w:proofErr w:type="gramEnd"/>
    </w:p>
    <w:p w:rsidR="003B4B7C" w:rsidRPr="003C7C91" w:rsidRDefault="003B4B7C" w:rsidP="008E6A73">
      <w:pPr>
        <w:pStyle w:val="ConsPlusNormal"/>
        <w:ind w:firstLine="567"/>
        <w:jc w:val="both"/>
        <w:rPr>
          <w:sz w:val="26"/>
          <w:szCs w:val="26"/>
        </w:rPr>
      </w:pPr>
      <w:r w:rsidRPr="001F1BA8">
        <w:rPr>
          <w:sz w:val="26"/>
          <w:szCs w:val="26"/>
        </w:rPr>
        <w:t>о доходах, расходах, об имуществе и обязательствах имущественного характера, представленных работниками</w:t>
      </w:r>
      <w:r w:rsidR="00023EDB" w:rsidRPr="001F1BA8">
        <w:rPr>
          <w:sz w:val="26"/>
          <w:szCs w:val="26"/>
        </w:rPr>
        <w:t xml:space="preserve"> УИС</w:t>
      </w:r>
      <w:r w:rsidR="006E350F" w:rsidRPr="001F1BA8">
        <w:rPr>
          <w:sz w:val="26"/>
          <w:szCs w:val="26"/>
        </w:rPr>
        <w:t>,</w:t>
      </w:r>
      <w:r w:rsidRPr="001F1BA8">
        <w:rPr>
          <w:sz w:val="26"/>
          <w:szCs w:val="26"/>
        </w:rPr>
        <w:t xml:space="preserve"> в соответствии с законод</w:t>
      </w:r>
      <w:r w:rsidRPr="003C7C91">
        <w:rPr>
          <w:sz w:val="26"/>
          <w:szCs w:val="26"/>
        </w:rPr>
        <w:t>ательством Российской Федерации;</w:t>
      </w:r>
    </w:p>
    <w:p w:rsidR="003B4B7C" w:rsidRPr="003C7C91" w:rsidRDefault="003B4B7C" w:rsidP="008E6A73">
      <w:pPr>
        <w:pStyle w:val="ConsPlusNormal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о соблюдении работниками</w:t>
      </w:r>
      <w:r w:rsidR="00023EDB">
        <w:rPr>
          <w:sz w:val="26"/>
          <w:szCs w:val="26"/>
        </w:rPr>
        <w:t xml:space="preserve"> УИС</w:t>
      </w:r>
      <w:r w:rsidRPr="003C7C91">
        <w:rPr>
          <w:sz w:val="26"/>
          <w:szCs w:val="26"/>
        </w:rPr>
        <w:t xml:space="preserve"> запретов, ограничений и требований, установленных в целях противодействия коррупции;</w:t>
      </w:r>
    </w:p>
    <w:p w:rsidR="003B4B7C" w:rsidRPr="003C7C91" w:rsidRDefault="003B4B7C" w:rsidP="008E6A73">
      <w:pPr>
        <w:pStyle w:val="ConsPlusNormal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о соблюдении гражданами, замещавшими должности, осуществление полномочий по которым влечет за собой обязанность представлять сведения </w:t>
      </w:r>
      <w:r w:rsidRPr="003C7C91">
        <w:rPr>
          <w:sz w:val="26"/>
          <w:szCs w:val="26"/>
        </w:rPr>
        <w:br/>
        <w:t>о доходах, расходах, об имуществе и обязательствах имущественного характера,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законами.</w:t>
      </w:r>
    </w:p>
    <w:p w:rsidR="003B4B7C" w:rsidRPr="003C7C91" w:rsidRDefault="003B4B7C" w:rsidP="008E6A73">
      <w:pPr>
        <w:pStyle w:val="ConsPlusNormal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12.</w:t>
      </w:r>
      <w:r>
        <w:rPr>
          <w:sz w:val="26"/>
          <w:szCs w:val="26"/>
        </w:rPr>
        <w:t>1</w:t>
      </w:r>
      <w:r w:rsidR="00023EDB">
        <w:rPr>
          <w:sz w:val="26"/>
          <w:szCs w:val="26"/>
        </w:rPr>
        <w:t>0</w:t>
      </w:r>
      <w:r w:rsidRPr="003C7C91">
        <w:rPr>
          <w:sz w:val="26"/>
          <w:szCs w:val="26"/>
        </w:rPr>
        <w:t>. Организаци</w:t>
      </w:r>
      <w:r>
        <w:rPr>
          <w:sz w:val="26"/>
          <w:szCs w:val="26"/>
        </w:rPr>
        <w:t>ю</w:t>
      </w:r>
      <w:r w:rsidRPr="003C7C91">
        <w:rPr>
          <w:sz w:val="26"/>
          <w:szCs w:val="26"/>
        </w:rPr>
        <w:t xml:space="preserve"> в пределах своей компетенции антикоррупционного просвещения работников</w:t>
      </w:r>
      <w:r w:rsidR="00023EDB">
        <w:rPr>
          <w:sz w:val="26"/>
          <w:szCs w:val="26"/>
        </w:rPr>
        <w:t xml:space="preserve"> УИС</w:t>
      </w:r>
      <w:r w:rsidRPr="003C7C91">
        <w:rPr>
          <w:sz w:val="26"/>
          <w:szCs w:val="26"/>
        </w:rPr>
        <w:t>.</w:t>
      </w: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12.1</w:t>
      </w:r>
      <w:r w:rsidR="00023EDB">
        <w:rPr>
          <w:sz w:val="26"/>
          <w:szCs w:val="26"/>
        </w:rPr>
        <w:t>1</w:t>
      </w:r>
      <w:r w:rsidRPr="003C7C91">
        <w:rPr>
          <w:sz w:val="26"/>
          <w:szCs w:val="26"/>
        </w:rPr>
        <w:t>. Принятие мер по выявлению и устранению причин и условий, способствующих возникновению конфликта интересов на службе в УИС.</w:t>
      </w: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12.1</w:t>
      </w:r>
      <w:r w:rsidR="00023EDB">
        <w:rPr>
          <w:sz w:val="26"/>
          <w:szCs w:val="26"/>
        </w:rPr>
        <w:t>2</w:t>
      </w:r>
      <w:r w:rsidRPr="003C7C91">
        <w:rPr>
          <w:sz w:val="26"/>
          <w:szCs w:val="26"/>
        </w:rPr>
        <w:t xml:space="preserve">. Реализацию </w:t>
      </w:r>
      <w:r w:rsidRPr="003C7C91">
        <w:rPr>
          <w:snapToGrid w:val="0"/>
          <w:sz w:val="26"/>
          <w:szCs w:val="26"/>
        </w:rPr>
        <w:t>работниками УИС</w:t>
      </w:r>
      <w:r w:rsidRPr="003C7C91">
        <w:rPr>
          <w:sz w:val="26"/>
          <w:szCs w:val="26"/>
        </w:rPr>
        <w:t xml:space="preserve"> обязанности по уведомлению представителя нанимателя, органов прокуратуры Российской Федерации </w:t>
      </w:r>
      <w:r>
        <w:rPr>
          <w:sz w:val="26"/>
          <w:szCs w:val="26"/>
        </w:rPr>
        <w:br/>
      </w:r>
      <w:r w:rsidRPr="003C7C91">
        <w:rPr>
          <w:sz w:val="26"/>
          <w:szCs w:val="26"/>
        </w:rPr>
        <w:t xml:space="preserve">и иных федеральных государственных органов обо всех случаях обращения </w:t>
      </w:r>
      <w:r>
        <w:rPr>
          <w:sz w:val="26"/>
          <w:szCs w:val="26"/>
        </w:rPr>
        <w:br/>
      </w:r>
      <w:r w:rsidRPr="003C7C91">
        <w:rPr>
          <w:sz w:val="26"/>
          <w:szCs w:val="26"/>
        </w:rPr>
        <w:t>к ним каких-либо лиц в целях склонения их к совершению коррупционных действий.</w:t>
      </w:r>
    </w:p>
    <w:p w:rsidR="003B4B7C" w:rsidRPr="003C7C91" w:rsidRDefault="003B4B7C" w:rsidP="008E6A73">
      <w:pPr>
        <w:ind w:firstLine="567"/>
        <w:jc w:val="both"/>
        <w:rPr>
          <w:sz w:val="26"/>
          <w:szCs w:val="26"/>
        </w:rPr>
      </w:pPr>
      <w:r w:rsidRPr="003C7C91">
        <w:rPr>
          <w:color w:val="000000"/>
          <w:sz w:val="26"/>
          <w:szCs w:val="26"/>
        </w:rPr>
        <w:t>12.1</w:t>
      </w:r>
      <w:r w:rsidR="009B68AE">
        <w:rPr>
          <w:color w:val="000000"/>
          <w:sz w:val="26"/>
          <w:szCs w:val="26"/>
        </w:rPr>
        <w:t>3</w:t>
      </w:r>
      <w:r w:rsidRPr="003C7C91">
        <w:rPr>
          <w:color w:val="000000"/>
          <w:sz w:val="26"/>
          <w:szCs w:val="26"/>
        </w:rPr>
        <w:t>. Обеспечение соблюдения работниками УИС требовани</w:t>
      </w:r>
      <w:r w:rsidR="006E350F">
        <w:rPr>
          <w:color w:val="000000"/>
          <w:sz w:val="26"/>
          <w:szCs w:val="26"/>
        </w:rPr>
        <w:t>й</w:t>
      </w:r>
      <w:r w:rsidRPr="003C7C91">
        <w:rPr>
          <w:color w:val="000000"/>
          <w:sz w:val="26"/>
          <w:szCs w:val="26"/>
        </w:rPr>
        <w:t xml:space="preserve"> к служебному поведению.</w:t>
      </w: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13. </w:t>
      </w:r>
      <w:r w:rsidR="008E6A73">
        <w:rPr>
          <w:sz w:val="26"/>
          <w:szCs w:val="26"/>
        </w:rPr>
        <w:t>Инспекция</w:t>
      </w:r>
      <w:r w:rsidRPr="003C7C91">
        <w:rPr>
          <w:sz w:val="26"/>
          <w:szCs w:val="26"/>
        </w:rPr>
        <w:t xml:space="preserve"> осуществляет:</w:t>
      </w: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13.1. </w:t>
      </w:r>
      <w:r w:rsidR="00023EDB">
        <w:rPr>
          <w:sz w:val="26"/>
          <w:szCs w:val="26"/>
        </w:rPr>
        <w:t>Р</w:t>
      </w:r>
      <w:r w:rsidRPr="003C7C91">
        <w:rPr>
          <w:sz w:val="26"/>
          <w:szCs w:val="26"/>
        </w:rPr>
        <w:t>азработк</w:t>
      </w:r>
      <w:r w:rsidR="0017214B">
        <w:rPr>
          <w:sz w:val="26"/>
          <w:szCs w:val="26"/>
        </w:rPr>
        <w:t>у</w:t>
      </w:r>
      <w:r w:rsidRPr="003C7C91">
        <w:rPr>
          <w:sz w:val="26"/>
          <w:szCs w:val="26"/>
        </w:rPr>
        <w:t xml:space="preserve"> и согласовани</w:t>
      </w:r>
      <w:r w:rsidR="006E350F">
        <w:rPr>
          <w:sz w:val="26"/>
          <w:szCs w:val="26"/>
        </w:rPr>
        <w:t>е</w:t>
      </w:r>
      <w:r w:rsidRPr="003C7C91">
        <w:rPr>
          <w:sz w:val="26"/>
          <w:szCs w:val="26"/>
        </w:rPr>
        <w:t xml:space="preserve"> проектов правовых актов</w:t>
      </w:r>
      <w:r w:rsidR="00023EDB">
        <w:rPr>
          <w:sz w:val="26"/>
          <w:szCs w:val="26"/>
        </w:rPr>
        <w:t xml:space="preserve"> по вопросам</w:t>
      </w:r>
      <w:r w:rsidR="00023EDB" w:rsidRPr="003C7C91">
        <w:rPr>
          <w:sz w:val="26"/>
          <w:szCs w:val="26"/>
        </w:rPr>
        <w:t xml:space="preserve"> </w:t>
      </w:r>
      <w:r w:rsidR="00023EDB" w:rsidRPr="003C7C91">
        <w:rPr>
          <w:rStyle w:val="FontStyle34"/>
          <w:sz w:val="26"/>
          <w:szCs w:val="26"/>
        </w:rPr>
        <w:t>укреплени</w:t>
      </w:r>
      <w:r w:rsidR="00023EDB">
        <w:rPr>
          <w:rStyle w:val="FontStyle34"/>
          <w:sz w:val="26"/>
          <w:szCs w:val="26"/>
        </w:rPr>
        <w:t>я</w:t>
      </w:r>
      <w:r w:rsidR="00023EDB" w:rsidRPr="003C7C91">
        <w:rPr>
          <w:rStyle w:val="FontStyle34"/>
          <w:sz w:val="26"/>
          <w:szCs w:val="26"/>
        </w:rPr>
        <w:t xml:space="preserve"> служебной дисциплины и законности и </w:t>
      </w:r>
      <w:r w:rsidR="00023EDB" w:rsidRPr="003C7C91">
        <w:rPr>
          <w:sz w:val="26"/>
          <w:szCs w:val="26"/>
        </w:rPr>
        <w:t>профилактики коррупционных правонарушений в УИС</w:t>
      </w:r>
      <w:r w:rsidRPr="003C7C91">
        <w:rPr>
          <w:sz w:val="26"/>
          <w:szCs w:val="26"/>
        </w:rPr>
        <w:t>, совершенствование правового регулирования в указанной сфере.</w:t>
      </w:r>
    </w:p>
    <w:p w:rsidR="003B4B7C" w:rsidRPr="003C7C91" w:rsidRDefault="003B4B7C" w:rsidP="008E6A73">
      <w:pPr>
        <w:pStyle w:val="ConsPlusNormal"/>
        <w:tabs>
          <w:tab w:val="num" w:pos="1874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13.2. Подготовку информационно-аналитических материалов для руководства </w:t>
      </w:r>
      <w:r w:rsidR="008E6A73">
        <w:rPr>
          <w:sz w:val="26"/>
          <w:szCs w:val="26"/>
        </w:rPr>
        <w:t>УФСИН</w:t>
      </w:r>
      <w:r w:rsidRPr="003C7C91">
        <w:rPr>
          <w:sz w:val="26"/>
          <w:szCs w:val="26"/>
        </w:rPr>
        <w:t xml:space="preserve"> по вопросам, отнесенным к компетенции </w:t>
      </w:r>
      <w:r w:rsidR="008E6A73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.</w:t>
      </w: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lastRenderedPageBreak/>
        <w:t xml:space="preserve">13.3. Мероприятия по предотвращению приема на службу (работу) </w:t>
      </w:r>
      <w:r w:rsidRPr="003C7C91">
        <w:rPr>
          <w:sz w:val="26"/>
          <w:szCs w:val="26"/>
        </w:rPr>
        <w:br/>
        <w:t xml:space="preserve">в </w:t>
      </w:r>
      <w:r w:rsidR="00023EDB">
        <w:rPr>
          <w:sz w:val="26"/>
          <w:szCs w:val="26"/>
        </w:rPr>
        <w:t xml:space="preserve">ФСИН России и </w:t>
      </w:r>
      <w:r w:rsidR="008E6A73">
        <w:rPr>
          <w:sz w:val="26"/>
          <w:szCs w:val="26"/>
        </w:rPr>
        <w:t>УФСИН</w:t>
      </w:r>
      <w:r w:rsidRPr="003C7C91">
        <w:rPr>
          <w:sz w:val="26"/>
          <w:szCs w:val="26"/>
        </w:rPr>
        <w:t xml:space="preserve"> лиц, не соответствующих установленным законодательством Российской Федерации требованиям.</w:t>
      </w: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13.4. Разработку мер по укреплению законности, профилактике правонарушений и нарушений служебной дисциплины среди сотрудников УИС.</w:t>
      </w:r>
    </w:p>
    <w:p w:rsidR="003B4B7C" w:rsidRPr="003C7C91" w:rsidRDefault="003B4B7C" w:rsidP="008E6A73">
      <w:pPr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13.5. </w:t>
      </w:r>
      <w:r>
        <w:rPr>
          <w:sz w:val="26"/>
          <w:szCs w:val="26"/>
        </w:rPr>
        <w:t>Оказание м</w:t>
      </w:r>
      <w:r w:rsidRPr="003C7C91">
        <w:rPr>
          <w:sz w:val="26"/>
          <w:szCs w:val="26"/>
        </w:rPr>
        <w:t>етодическ</w:t>
      </w:r>
      <w:r>
        <w:rPr>
          <w:sz w:val="26"/>
          <w:szCs w:val="26"/>
        </w:rPr>
        <w:t>ой</w:t>
      </w:r>
      <w:r w:rsidRPr="003C7C91">
        <w:rPr>
          <w:sz w:val="26"/>
          <w:szCs w:val="26"/>
        </w:rPr>
        <w:t xml:space="preserve"> помощ</w:t>
      </w:r>
      <w:r>
        <w:rPr>
          <w:sz w:val="26"/>
          <w:szCs w:val="26"/>
        </w:rPr>
        <w:t>и</w:t>
      </w:r>
      <w:r w:rsidRPr="003C7C91">
        <w:rPr>
          <w:sz w:val="26"/>
          <w:szCs w:val="26"/>
        </w:rPr>
        <w:t xml:space="preserve"> </w:t>
      </w:r>
      <w:r w:rsidR="00023EDB">
        <w:rPr>
          <w:sz w:val="26"/>
          <w:szCs w:val="26"/>
        </w:rPr>
        <w:t xml:space="preserve">учреждениям, подведомственным </w:t>
      </w:r>
      <w:r w:rsidR="008E6A73">
        <w:rPr>
          <w:sz w:val="26"/>
          <w:szCs w:val="26"/>
        </w:rPr>
        <w:t>УФСИН</w:t>
      </w:r>
      <w:r w:rsidR="00023EDB">
        <w:rPr>
          <w:sz w:val="26"/>
          <w:szCs w:val="26"/>
        </w:rPr>
        <w:t xml:space="preserve">, </w:t>
      </w:r>
      <w:r w:rsidRPr="003C7C91">
        <w:rPr>
          <w:sz w:val="26"/>
          <w:szCs w:val="26"/>
        </w:rPr>
        <w:t>в воспитании у сотрудников УИС общей культуры, ответственного отношения к соблюдению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служащих».</w:t>
      </w:r>
    </w:p>
    <w:p w:rsidR="003B4B7C" w:rsidRPr="003C7C91" w:rsidRDefault="003B4B7C" w:rsidP="008E6A73">
      <w:pPr>
        <w:pStyle w:val="ConsPlusNormal"/>
        <w:tabs>
          <w:tab w:val="num" w:pos="1874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13.6. Изучение, обобщение и внедрение передового опыта по направлению деятельности </w:t>
      </w:r>
      <w:r w:rsidR="008E6A73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.</w:t>
      </w: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13.7. Внесение и реализацию предложений по организации и проведению инспектирования, контрольных и целевых проверок деятельности </w:t>
      </w:r>
      <w:r w:rsidR="00023EDB">
        <w:rPr>
          <w:sz w:val="26"/>
          <w:szCs w:val="26"/>
        </w:rPr>
        <w:t xml:space="preserve">учреждений, подведомственных </w:t>
      </w:r>
      <w:r w:rsidR="008E6A73">
        <w:rPr>
          <w:sz w:val="26"/>
          <w:szCs w:val="26"/>
        </w:rPr>
        <w:t>УФСИН</w:t>
      </w:r>
      <w:r w:rsidR="00023EDB">
        <w:rPr>
          <w:sz w:val="26"/>
          <w:szCs w:val="26"/>
        </w:rPr>
        <w:t>,</w:t>
      </w:r>
      <w:r w:rsidRPr="003C7C91">
        <w:rPr>
          <w:sz w:val="26"/>
          <w:szCs w:val="26"/>
        </w:rPr>
        <w:t xml:space="preserve"> участие в инспектировании, контрольных и целевых проверках деятельности </w:t>
      </w:r>
      <w:r w:rsidR="00023EDB">
        <w:rPr>
          <w:sz w:val="26"/>
          <w:szCs w:val="26"/>
        </w:rPr>
        <w:t>указанных учреждений.</w:t>
      </w: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13.8. Планирование, контроль и обеспечение выполнения показателей деятельности </w:t>
      </w:r>
      <w:r w:rsidR="008E6A73">
        <w:rPr>
          <w:sz w:val="26"/>
          <w:szCs w:val="26"/>
        </w:rPr>
        <w:t>УФСИН</w:t>
      </w:r>
      <w:r w:rsidRPr="003C7C91">
        <w:rPr>
          <w:sz w:val="26"/>
          <w:szCs w:val="26"/>
        </w:rPr>
        <w:t xml:space="preserve"> по направлению деятельности </w:t>
      </w:r>
      <w:r w:rsidR="008E6A73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.</w:t>
      </w: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13.</w:t>
      </w:r>
      <w:r w:rsidR="009B68AE">
        <w:rPr>
          <w:sz w:val="26"/>
          <w:szCs w:val="26"/>
        </w:rPr>
        <w:t>9</w:t>
      </w:r>
      <w:r w:rsidRPr="003C7C91">
        <w:rPr>
          <w:sz w:val="26"/>
          <w:szCs w:val="26"/>
        </w:rPr>
        <w:t>. Кураторство учреждений</w:t>
      </w:r>
      <w:r w:rsidR="00023EDB">
        <w:rPr>
          <w:sz w:val="26"/>
          <w:szCs w:val="26"/>
        </w:rPr>
        <w:t xml:space="preserve">, подведомственных </w:t>
      </w:r>
      <w:r w:rsidR="008E6A73">
        <w:rPr>
          <w:sz w:val="26"/>
          <w:szCs w:val="26"/>
        </w:rPr>
        <w:t>УФСИН</w:t>
      </w:r>
      <w:r w:rsidR="00023EDB">
        <w:rPr>
          <w:sz w:val="26"/>
          <w:szCs w:val="26"/>
        </w:rPr>
        <w:t>,</w:t>
      </w:r>
      <w:r w:rsidRPr="003C7C91">
        <w:rPr>
          <w:sz w:val="26"/>
          <w:szCs w:val="26"/>
        </w:rPr>
        <w:t xml:space="preserve"> </w:t>
      </w:r>
      <w:r w:rsidRPr="003C7C91">
        <w:rPr>
          <w:iCs/>
          <w:sz w:val="26"/>
          <w:szCs w:val="26"/>
        </w:rPr>
        <w:t xml:space="preserve">по вопросам, входящим в компетенцию </w:t>
      </w:r>
      <w:r w:rsidR="008E6A73">
        <w:rPr>
          <w:iCs/>
          <w:sz w:val="26"/>
          <w:szCs w:val="26"/>
        </w:rPr>
        <w:t>Инспекции</w:t>
      </w:r>
      <w:r w:rsidRPr="003C7C91">
        <w:rPr>
          <w:iCs/>
          <w:sz w:val="26"/>
          <w:szCs w:val="26"/>
        </w:rPr>
        <w:t>.</w:t>
      </w: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13.1</w:t>
      </w:r>
      <w:r w:rsidR="009B68AE">
        <w:rPr>
          <w:sz w:val="26"/>
          <w:szCs w:val="26"/>
        </w:rPr>
        <w:t>0</w:t>
      </w:r>
      <w:r w:rsidRPr="003C7C91">
        <w:rPr>
          <w:sz w:val="26"/>
          <w:szCs w:val="26"/>
        </w:rPr>
        <w:t xml:space="preserve">. Мероприятия по защите персональных данных и иных сведений ограниченного распространения, сохранность и конфиденциальность сведений о работниках УИС, полученных </w:t>
      </w:r>
      <w:r w:rsidR="008E6A73">
        <w:rPr>
          <w:sz w:val="26"/>
          <w:szCs w:val="26"/>
        </w:rPr>
        <w:t>в ходе служебной деятельности</w:t>
      </w:r>
      <w:r w:rsidRPr="003C7C91">
        <w:rPr>
          <w:sz w:val="26"/>
          <w:szCs w:val="26"/>
        </w:rPr>
        <w:t>.</w:t>
      </w: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13.1</w:t>
      </w:r>
      <w:r w:rsidR="009B68AE">
        <w:rPr>
          <w:sz w:val="26"/>
          <w:szCs w:val="26"/>
        </w:rPr>
        <w:t>1</w:t>
      </w:r>
      <w:r w:rsidRPr="003C7C91">
        <w:rPr>
          <w:sz w:val="26"/>
          <w:szCs w:val="26"/>
        </w:rPr>
        <w:t>. </w:t>
      </w:r>
      <w:proofErr w:type="gramStart"/>
      <w:r w:rsidRPr="003C7C91">
        <w:rPr>
          <w:sz w:val="26"/>
          <w:szCs w:val="26"/>
        </w:rPr>
        <w:t>Оказание работникам УИС консультативной помощи по вопросам, связанным с применением на практике требов</w:t>
      </w:r>
      <w:r>
        <w:rPr>
          <w:sz w:val="26"/>
          <w:szCs w:val="26"/>
        </w:rPr>
        <w:t>аний к служебному поведению и о</w:t>
      </w:r>
      <w:r w:rsidRPr="003C7C91">
        <w:rPr>
          <w:sz w:val="26"/>
          <w:szCs w:val="26"/>
        </w:rPr>
        <w:t>бщих принципов служебного поведения государственных служащих,</w:t>
      </w:r>
      <w:r w:rsidR="008E6A73">
        <w:rPr>
          <w:sz w:val="26"/>
          <w:szCs w:val="26"/>
        </w:rPr>
        <w:t xml:space="preserve"> </w:t>
      </w:r>
      <w:r w:rsidRPr="003C7C91">
        <w:rPr>
          <w:sz w:val="26"/>
          <w:szCs w:val="26"/>
        </w:rPr>
        <w:t xml:space="preserve">а также с уведомлением руководства </w:t>
      </w:r>
      <w:r w:rsidR="008E6A73">
        <w:rPr>
          <w:sz w:val="26"/>
          <w:szCs w:val="26"/>
        </w:rPr>
        <w:t>УФСИН</w:t>
      </w:r>
      <w:r w:rsidR="00023EDB">
        <w:rPr>
          <w:sz w:val="26"/>
          <w:szCs w:val="26"/>
        </w:rPr>
        <w:t xml:space="preserve">, </w:t>
      </w:r>
      <w:r w:rsidRPr="003C7C91">
        <w:rPr>
          <w:sz w:val="26"/>
          <w:szCs w:val="26"/>
        </w:rPr>
        <w:t>ФСИН</w:t>
      </w:r>
      <w:r w:rsidR="008E6A73">
        <w:rPr>
          <w:sz w:val="26"/>
          <w:szCs w:val="26"/>
        </w:rPr>
        <w:t xml:space="preserve"> </w:t>
      </w:r>
      <w:r w:rsidRPr="003C7C91">
        <w:rPr>
          <w:sz w:val="26"/>
          <w:szCs w:val="26"/>
        </w:rPr>
        <w:t>России, органов прокуратуры Российской Федерации и иных федеральных государственных органов о фактах обращения к работникам УИС в целях склонения их к коррупционным правонарушениям, а также совершения работниками УИС коррупционных правонарушений</w:t>
      </w:r>
      <w:proofErr w:type="gramEnd"/>
      <w:r w:rsidRPr="003C7C91">
        <w:rPr>
          <w:sz w:val="26"/>
          <w:szCs w:val="26"/>
        </w:rPr>
        <w:t>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характера.</w:t>
      </w: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rStyle w:val="FontStyle34"/>
          <w:sz w:val="26"/>
          <w:szCs w:val="26"/>
        </w:rPr>
      </w:pPr>
      <w:r w:rsidRPr="003C7C91">
        <w:rPr>
          <w:sz w:val="26"/>
          <w:szCs w:val="26"/>
        </w:rPr>
        <w:t>13.1</w:t>
      </w:r>
      <w:r w:rsidR="009B68AE">
        <w:rPr>
          <w:sz w:val="26"/>
          <w:szCs w:val="26"/>
        </w:rPr>
        <w:t>2</w:t>
      </w:r>
      <w:r w:rsidRPr="003C7C91">
        <w:rPr>
          <w:sz w:val="26"/>
          <w:szCs w:val="26"/>
        </w:rPr>
        <w:t xml:space="preserve">. Координацию деятельности </w:t>
      </w:r>
      <w:r w:rsidR="00023EDB">
        <w:rPr>
          <w:sz w:val="26"/>
          <w:szCs w:val="26"/>
        </w:rPr>
        <w:t xml:space="preserve">учреждений, подведомственных </w:t>
      </w:r>
      <w:r w:rsidR="008E6A73">
        <w:rPr>
          <w:sz w:val="26"/>
          <w:szCs w:val="26"/>
        </w:rPr>
        <w:t>УФСИН</w:t>
      </w:r>
      <w:r w:rsidR="00023EDB">
        <w:rPr>
          <w:sz w:val="26"/>
          <w:szCs w:val="26"/>
        </w:rPr>
        <w:t>,</w:t>
      </w:r>
      <w:r w:rsidRPr="003C7C91">
        <w:rPr>
          <w:sz w:val="26"/>
          <w:szCs w:val="26"/>
        </w:rPr>
        <w:t xml:space="preserve"> по вопросам профилактики коррупционных правонарушений в УИС, а также </w:t>
      </w:r>
      <w:r w:rsidRPr="003C7C91">
        <w:rPr>
          <w:rStyle w:val="FontStyle34"/>
          <w:sz w:val="26"/>
          <w:szCs w:val="26"/>
        </w:rPr>
        <w:t>по предупреждению нарушений служебной дисциплины</w:t>
      </w:r>
      <w:r w:rsidRPr="003C7C91">
        <w:rPr>
          <w:rStyle w:val="FontStyle36"/>
          <w:sz w:val="26"/>
          <w:szCs w:val="26"/>
        </w:rPr>
        <w:t xml:space="preserve"> </w:t>
      </w:r>
      <w:r w:rsidRPr="003C7C91">
        <w:rPr>
          <w:rStyle w:val="FontStyle34"/>
          <w:sz w:val="26"/>
          <w:szCs w:val="26"/>
        </w:rPr>
        <w:t>и укреплению законности среди сотрудников УИС, проведение совместных проверок и иных мероприятий.</w:t>
      </w:r>
    </w:p>
    <w:p w:rsidR="00023EDB" w:rsidRDefault="003B4B7C" w:rsidP="008E6A73">
      <w:pPr>
        <w:pStyle w:val="ConsPlusNormal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13.1</w:t>
      </w:r>
      <w:r w:rsidR="009B68AE">
        <w:rPr>
          <w:sz w:val="26"/>
          <w:szCs w:val="26"/>
        </w:rPr>
        <w:t>3</w:t>
      </w:r>
      <w:r w:rsidRPr="003C7C91">
        <w:rPr>
          <w:sz w:val="26"/>
          <w:szCs w:val="26"/>
        </w:rPr>
        <w:t xml:space="preserve">. Проверку состояния работы по профилактике коррупционных правонарушений в учреждениях, </w:t>
      </w:r>
      <w:r w:rsidR="00023EDB">
        <w:rPr>
          <w:sz w:val="26"/>
          <w:szCs w:val="26"/>
        </w:rPr>
        <w:t xml:space="preserve">подведомственных </w:t>
      </w:r>
      <w:r w:rsidR="008E6A73">
        <w:rPr>
          <w:sz w:val="26"/>
          <w:szCs w:val="26"/>
        </w:rPr>
        <w:t>УФСИН</w:t>
      </w:r>
      <w:r w:rsidR="00023EDB">
        <w:rPr>
          <w:sz w:val="26"/>
          <w:szCs w:val="26"/>
        </w:rPr>
        <w:t>,</w:t>
      </w:r>
      <w:r w:rsidRPr="003C7C91">
        <w:rPr>
          <w:sz w:val="26"/>
          <w:szCs w:val="26"/>
        </w:rPr>
        <w:t xml:space="preserve"> внесение руководству </w:t>
      </w:r>
      <w:r w:rsidR="008E6A73">
        <w:rPr>
          <w:sz w:val="26"/>
          <w:szCs w:val="26"/>
        </w:rPr>
        <w:t>УФСИН</w:t>
      </w:r>
      <w:r w:rsidRPr="003C7C91">
        <w:rPr>
          <w:sz w:val="26"/>
          <w:szCs w:val="26"/>
        </w:rPr>
        <w:t xml:space="preserve"> предложений по заслушиванию отчетов руководителей, имеющих серьезные упущения в работе по профилактике коррупционных правонарушений в соответствующих учреждениях</w:t>
      </w:r>
      <w:r w:rsidR="00023EDB">
        <w:rPr>
          <w:sz w:val="26"/>
          <w:szCs w:val="26"/>
        </w:rPr>
        <w:t xml:space="preserve">, подведомственных </w:t>
      </w:r>
      <w:r w:rsidR="008E6A73">
        <w:rPr>
          <w:sz w:val="26"/>
          <w:szCs w:val="26"/>
        </w:rPr>
        <w:t>УФСИН</w:t>
      </w:r>
      <w:r w:rsidR="00023EDB">
        <w:rPr>
          <w:sz w:val="26"/>
          <w:szCs w:val="26"/>
        </w:rPr>
        <w:t>.</w:t>
      </w:r>
      <w:r w:rsidRPr="003C7C91">
        <w:rPr>
          <w:sz w:val="26"/>
          <w:szCs w:val="26"/>
        </w:rPr>
        <w:t xml:space="preserve"> </w:t>
      </w:r>
    </w:p>
    <w:p w:rsidR="003B4B7C" w:rsidRPr="003C7C91" w:rsidRDefault="003B4B7C" w:rsidP="008E6A73">
      <w:pPr>
        <w:pStyle w:val="ConsPlusNormal"/>
        <w:widowControl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13.1</w:t>
      </w:r>
      <w:r w:rsidR="009B68AE">
        <w:rPr>
          <w:sz w:val="26"/>
          <w:szCs w:val="26"/>
        </w:rPr>
        <w:t>4</w:t>
      </w:r>
      <w:r w:rsidRPr="003C7C91">
        <w:rPr>
          <w:sz w:val="26"/>
          <w:szCs w:val="26"/>
        </w:rPr>
        <w:t>. Изучение, обобщение и анализ состояния работы по профилактике коррупционных правонарушений в УИС, оказание практической помощи</w:t>
      </w:r>
      <w:r w:rsidR="008E6A73">
        <w:rPr>
          <w:sz w:val="26"/>
          <w:szCs w:val="26"/>
        </w:rPr>
        <w:t xml:space="preserve"> </w:t>
      </w:r>
      <w:r w:rsidRPr="003C7C91">
        <w:rPr>
          <w:sz w:val="26"/>
          <w:szCs w:val="26"/>
        </w:rPr>
        <w:t xml:space="preserve">по указанным направлениям деятельности руководителям структурных подразделений </w:t>
      </w:r>
      <w:r w:rsidR="008E6A73">
        <w:rPr>
          <w:sz w:val="26"/>
          <w:szCs w:val="26"/>
        </w:rPr>
        <w:t>УФСИН</w:t>
      </w:r>
      <w:r w:rsidR="00023EDB">
        <w:rPr>
          <w:sz w:val="26"/>
          <w:szCs w:val="26"/>
        </w:rPr>
        <w:t>, кадровым подразделениям.</w:t>
      </w:r>
    </w:p>
    <w:p w:rsidR="00A60268" w:rsidRDefault="00A60268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lastRenderedPageBreak/>
        <w:t>14. </w:t>
      </w:r>
      <w:r w:rsidR="008E6A73">
        <w:rPr>
          <w:sz w:val="26"/>
          <w:szCs w:val="26"/>
        </w:rPr>
        <w:t xml:space="preserve">Инспекция </w:t>
      </w:r>
      <w:r w:rsidRPr="003C7C91">
        <w:rPr>
          <w:sz w:val="26"/>
          <w:szCs w:val="26"/>
        </w:rPr>
        <w:t>принимает участие:</w:t>
      </w: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14.1. В разработке и реализации программ совершенствования работы с работниками УИС, повышении правовой грамотности работников УИС.</w:t>
      </w: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14.2. В обучении руководящего состава </w:t>
      </w:r>
      <w:r w:rsidR="000615BA">
        <w:rPr>
          <w:sz w:val="26"/>
          <w:szCs w:val="26"/>
        </w:rPr>
        <w:t xml:space="preserve">УФСИН </w:t>
      </w:r>
      <w:r w:rsidR="00023EDB">
        <w:rPr>
          <w:sz w:val="26"/>
          <w:szCs w:val="26"/>
        </w:rPr>
        <w:t xml:space="preserve">и учреждений, подведомственных </w:t>
      </w:r>
      <w:r w:rsidR="000615BA">
        <w:rPr>
          <w:sz w:val="26"/>
          <w:szCs w:val="26"/>
        </w:rPr>
        <w:t>УФСИН</w:t>
      </w:r>
      <w:r w:rsidR="00023EDB">
        <w:rPr>
          <w:sz w:val="26"/>
          <w:szCs w:val="26"/>
        </w:rPr>
        <w:t xml:space="preserve">, </w:t>
      </w:r>
      <w:r w:rsidRPr="003C7C91">
        <w:rPr>
          <w:sz w:val="26"/>
          <w:szCs w:val="26"/>
        </w:rPr>
        <w:t>методике кадровой и воспитательной работы с работниками УИС, их аттестации, организации подбора и расстановки руководящего состава кадровых подразделений.</w:t>
      </w:r>
    </w:p>
    <w:p w:rsidR="003B4B7C" w:rsidRPr="00023EDB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14.3. В проведении служебных проверок (проверок) по совершенным дисциплинарным проступкам, связанным с нарушениями дисциплины и законности, </w:t>
      </w:r>
      <w:r w:rsidRPr="00023EDB">
        <w:rPr>
          <w:sz w:val="26"/>
          <w:szCs w:val="26"/>
        </w:rPr>
        <w:t xml:space="preserve">допущенным руководителями структурных подразделений </w:t>
      </w:r>
      <w:r w:rsidR="000615BA">
        <w:rPr>
          <w:sz w:val="26"/>
          <w:szCs w:val="26"/>
        </w:rPr>
        <w:t>УФСИН</w:t>
      </w:r>
      <w:r w:rsidR="00023EDB" w:rsidRPr="00023EDB">
        <w:rPr>
          <w:sz w:val="26"/>
          <w:szCs w:val="26"/>
        </w:rPr>
        <w:t xml:space="preserve"> и учреждений, подведомственных </w:t>
      </w:r>
      <w:r w:rsidR="000615BA">
        <w:rPr>
          <w:sz w:val="26"/>
          <w:szCs w:val="26"/>
        </w:rPr>
        <w:t>УФСИН</w:t>
      </w:r>
      <w:r w:rsidR="00023EDB" w:rsidRPr="00023EDB">
        <w:rPr>
          <w:sz w:val="26"/>
          <w:szCs w:val="26"/>
        </w:rPr>
        <w:t>.</w:t>
      </w:r>
    </w:p>
    <w:p w:rsidR="003B4B7C" w:rsidRPr="00023EDB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023EDB">
        <w:rPr>
          <w:sz w:val="26"/>
          <w:szCs w:val="26"/>
        </w:rPr>
        <w:t xml:space="preserve">14.4. В рассмотрении трудовых, служебных споров, возникающих между </w:t>
      </w:r>
      <w:r w:rsidR="000615BA">
        <w:rPr>
          <w:sz w:val="26"/>
          <w:szCs w:val="26"/>
        </w:rPr>
        <w:t>УФСИН</w:t>
      </w:r>
      <w:r w:rsidRPr="00023EDB">
        <w:rPr>
          <w:sz w:val="26"/>
          <w:szCs w:val="26"/>
        </w:rPr>
        <w:t xml:space="preserve"> и работниками УИС.</w:t>
      </w:r>
    </w:p>
    <w:p w:rsidR="00023EDB" w:rsidRPr="00023EDB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023EDB">
        <w:rPr>
          <w:sz w:val="26"/>
          <w:szCs w:val="26"/>
        </w:rPr>
        <w:t>14.</w:t>
      </w:r>
      <w:r w:rsidR="009B68AE">
        <w:rPr>
          <w:sz w:val="26"/>
          <w:szCs w:val="26"/>
        </w:rPr>
        <w:t>5</w:t>
      </w:r>
      <w:r w:rsidRPr="00023EDB">
        <w:rPr>
          <w:sz w:val="26"/>
          <w:szCs w:val="26"/>
        </w:rPr>
        <w:t xml:space="preserve">. Во взаимодействии </w:t>
      </w:r>
      <w:r w:rsidR="00023EDB" w:rsidRPr="00023EDB">
        <w:rPr>
          <w:sz w:val="26"/>
          <w:szCs w:val="26"/>
        </w:rPr>
        <w:t>с правоохранительными органами в установленной сфере деятельности.</w:t>
      </w: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15. </w:t>
      </w:r>
      <w:r w:rsidR="000615BA">
        <w:rPr>
          <w:sz w:val="26"/>
          <w:szCs w:val="26"/>
        </w:rPr>
        <w:t xml:space="preserve">Инспекция </w:t>
      </w:r>
      <w:r w:rsidRPr="003C7C91">
        <w:rPr>
          <w:sz w:val="26"/>
          <w:szCs w:val="26"/>
        </w:rPr>
        <w:t>организует:</w:t>
      </w: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15.1. </w:t>
      </w:r>
      <w:proofErr w:type="gramStart"/>
      <w:r w:rsidRPr="003C7C91">
        <w:rPr>
          <w:sz w:val="26"/>
          <w:szCs w:val="26"/>
        </w:rPr>
        <w:t>Контроль за</w:t>
      </w:r>
      <w:proofErr w:type="gramEnd"/>
      <w:r w:rsidRPr="003C7C91">
        <w:rPr>
          <w:sz w:val="26"/>
          <w:szCs w:val="26"/>
        </w:rPr>
        <w:t xml:space="preserve"> исполнением в структурных подразделениях </w:t>
      </w:r>
      <w:r w:rsidR="000615BA">
        <w:rPr>
          <w:sz w:val="26"/>
          <w:szCs w:val="26"/>
        </w:rPr>
        <w:t>УФСИН</w:t>
      </w:r>
      <w:r w:rsidRPr="003C7C91">
        <w:rPr>
          <w:sz w:val="26"/>
          <w:szCs w:val="26"/>
        </w:rPr>
        <w:t xml:space="preserve">, </w:t>
      </w:r>
      <w:r w:rsidR="00023EDB">
        <w:rPr>
          <w:sz w:val="26"/>
          <w:szCs w:val="26"/>
        </w:rPr>
        <w:t xml:space="preserve">учреждениях, подведомственных </w:t>
      </w:r>
      <w:r w:rsidR="000615BA">
        <w:rPr>
          <w:sz w:val="26"/>
          <w:szCs w:val="26"/>
        </w:rPr>
        <w:t>УФСИН</w:t>
      </w:r>
      <w:r w:rsidR="00023EDB">
        <w:rPr>
          <w:sz w:val="26"/>
          <w:szCs w:val="26"/>
        </w:rPr>
        <w:t>,</w:t>
      </w:r>
      <w:r w:rsidRPr="003C7C91">
        <w:rPr>
          <w:sz w:val="26"/>
          <w:szCs w:val="26"/>
        </w:rPr>
        <w:t xml:space="preserve"> требований нормативных правовых актов Российской Федерации, регламентирующих </w:t>
      </w:r>
      <w:r w:rsidRPr="003C7C91">
        <w:rPr>
          <w:rStyle w:val="FontStyle34"/>
          <w:sz w:val="26"/>
          <w:szCs w:val="26"/>
        </w:rPr>
        <w:t xml:space="preserve">кадровую работу в части укрепления служебной дисциплины и соблюдения законности, </w:t>
      </w:r>
      <w:r w:rsidRPr="003C7C91">
        <w:rPr>
          <w:sz w:val="26"/>
          <w:szCs w:val="26"/>
        </w:rPr>
        <w:t>вопрос</w:t>
      </w:r>
      <w:r>
        <w:rPr>
          <w:sz w:val="26"/>
          <w:szCs w:val="26"/>
        </w:rPr>
        <w:t>ов</w:t>
      </w:r>
      <w:r w:rsidRPr="003C7C91">
        <w:rPr>
          <w:sz w:val="26"/>
          <w:szCs w:val="26"/>
        </w:rPr>
        <w:t xml:space="preserve"> профилактики коррупционных правонарушений в УИС, а также документов и поручений по направлению служебной деятельности.</w:t>
      </w: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15.2. Правовое просвещение работников УИС в пределах компетенции </w:t>
      </w:r>
      <w:r w:rsidR="000615BA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.</w:t>
      </w:r>
    </w:p>
    <w:p w:rsidR="003B4B7C" w:rsidRPr="003C7C91" w:rsidRDefault="003B4B7C" w:rsidP="008E6A73">
      <w:pPr>
        <w:widowControl/>
        <w:tabs>
          <w:tab w:val="left" w:pos="13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15.3. Проведение сборов, семинаров, совещаний и научно-практических конференций по вопросам </w:t>
      </w:r>
      <w:r w:rsidRPr="003C7C91">
        <w:rPr>
          <w:rStyle w:val="FontStyle34"/>
          <w:sz w:val="26"/>
          <w:szCs w:val="26"/>
        </w:rPr>
        <w:t xml:space="preserve">кадровой работы в части укрепления служебной дисциплины и соблюдения законности, а также </w:t>
      </w:r>
      <w:r w:rsidRPr="003C7C91">
        <w:rPr>
          <w:sz w:val="26"/>
          <w:szCs w:val="26"/>
        </w:rPr>
        <w:t>профилактики коррупционных правонарушений в УИС.</w:t>
      </w:r>
    </w:p>
    <w:p w:rsidR="003B4B7C" w:rsidRPr="003C7C91" w:rsidRDefault="003B4B7C" w:rsidP="008E6A73">
      <w:pPr>
        <w:widowControl/>
        <w:tabs>
          <w:tab w:val="left" w:pos="1309"/>
        </w:tabs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15.4. Рассмотрение обращений граждан Российской Федерации, органов государственной власти Российской Федерации, органов местного самоуправления </w:t>
      </w:r>
      <w:r w:rsidRPr="003C7C91">
        <w:rPr>
          <w:sz w:val="26"/>
          <w:szCs w:val="26"/>
        </w:rPr>
        <w:br/>
        <w:t xml:space="preserve">и организаций в пределах компетенции </w:t>
      </w:r>
      <w:r w:rsidR="000615BA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.</w:t>
      </w:r>
    </w:p>
    <w:p w:rsidR="003B4B7C" w:rsidRPr="003C7C91" w:rsidRDefault="003B4B7C" w:rsidP="008E6A73">
      <w:pPr>
        <w:pStyle w:val="ConsPlusNormal"/>
        <w:widowControl/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15.5. Планирование и </w:t>
      </w:r>
      <w:proofErr w:type="gramStart"/>
      <w:r w:rsidRPr="003C7C91">
        <w:rPr>
          <w:sz w:val="26"/>
          <w:szCs w:val="26"/>
        </w:rPr>
        <w:t>контроль за</w:t>
      </w:r>
      <w:proofErr w:type="gramEnd"/>
      <w:r w:rsidRPr="003C7C91">
        <w:rPr>
          <w:sz w:val="26"/>
          <w:szCs w:val="26"/>
        </w:rPr>
        <w:t xml:space="preserve"> выполнением планов в установленной сфере деятельности.</w:t>
      </w:r>
    </w:p>
    <w:p w:rsidR="003B4B7C" w:rsidRPr="003C7C91" w:rsidRDefault="003B4B7C" w:rsidP="008E6A73">
      <w:pPr>
        <w:widowControl/>
        <w:tabs>
          <w:tab w:val="left" w:pos="1309"/>
        </w:tabs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16. </w:t>
      </w:r>
      <w:r w:rsidR="000615BA">
        <w:rPr>
          <w:sz w:val="26"/>
          <w:szCs w:val="26"/>
        </w:rPr>
        <w:t>Инспекция</w:t>
      </w:r>
      <w:r w:rsidRPr="003C7C91">
        <w:rPr>
          <w:sz w:val="26"/>
          <w:szCs w:val="26"/>
        </w:rPr>
        <w:t xml:space="preserve"> принимает участие:</w:t>
      </w:r>
    </w:p>
    <w:p w:rsidR="003B4B7C" w:rsidRPr="003C7C91" w:rsidRDefault="003B4B7C" w:rsidP="008E6A73">
      <w:pPr>
        <w:widowControl/>
        <w:tabs>
          <w:tab w:val="left" w:pos="1309"/>
        </w:tabs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16.1. В подготовке:</w:t>
      </w:r>
    </w:p>
    <w:p w:rsidR="00023EDB" w:rsidRDefault="003B4B7C" w:rsidP="008E6A73">
      <w:pPr>
        <w:pStyle w:val="ConsPlusNormal"/>
        <w:widowControl/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материалов о согласовании назначения на должность (зачисления в кадровый резерв для назначения на должность) и освобождения от должности</w:t>
      </w:r>
      <w:r w:rsidR="00023EDB">
        <w:rPr>
          <w:sz w:val="26"/>
          <w:szCs w:val="26"/>
        </w:rPr>
        <w:t xml:space="preserve"> сотрудников </w:t>
      </w:r>
      <w:r w:rsidR="000615BA">
        <w:rPr>
          <w:sz w:val="26"/>
          <w:szCs w:val="26"/>
        </w:rPr>
        <w:t>УФСИН</w:t>
      </w:r>
      <w:r w:rsidR="00023EDB">
        <w:rPr>
          <w:sz w:val="26"/>
          <w:szCs w:val="26"/>
        </w:rPr>
        <w:t xml:space="preserve"> и учреждений, подведомственных </w:t>
      </w:r>
      <w:r w:rsidR="000615BA">
        <w:rPr>
          <w:sz w:val="26"/>
          <w:szCs w:val="26"/>
        </w:rPr>
        <w:t>УФСИН</w:t>
      </w:r>
      <w:r w:rsidR="00023EDB">
        <w:rPr>
          <w:sz w:val="26"/>
          <w:szCs w:val="26"/>
        </w:rPr>
        <w:t>, из числа старшего и среднего начальствующего состава;</w:t>
      </w:r>
    </w:p>
    <w:p w:rsidR="003B4B7C" w:rsidRPr="003C7C91" w:rsidRDefault="003B4B7C" w:rsidP="008E6A73">
      <w:pPr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материалов для продления срока службы сверх установленного предельного возраста пребывания на службе лицам, замещающим должности, назначение </w:t>
      </w:r>
      <w:r w:rsidRPr="003C7C91">
        <w:rPr>
          <w:sz w:val="26"/>
          <w:szCs w:val="26"/>
        </w:rPr>
        <w:br/>
        <w:t xml:space="preserve">на которые и освобождение от которых осуществляются </w:t>
      </w:r>
      <w:r w:rsidR="00A53BAB">
        <w:rPr>
          <w:sz w:val="26"/>
          <w:szCs w:val="26"/>
        </w:rPr>
        <w:t xml:space="preserve">начальником </w:t>
      </w:r>
      <w:r w:rsidR="000615BA">
        <w:rPr>
          <w:sz w:val="26"/>
          <w:szCs w:val="26"/>
        </w:rPr>
        <w:t>УФСИН</w:t>
      </w:r>
      <w:r w:rsidR="00A53BAB">
        <w:rPr>
          <w:sz w:val="26"/>
          <w:szCs w:val="26"/>
        </w:rPr>
        <w:t>.</w:t>
      </w:r>
    </w:p>
    <w:p w:rsidR="003B4B7C" w:rsidRPr="003C7C91" w:rsidRDefault="003B4B7C" w:rsidP="008E6A73">
      <w:pPr>
        <w:pStyle w:val="ConsPlusNormal"/>
        <w:widowControl/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16.2. В организации выполнения мероприятий по мобилизационной подготовке, гражданской обороне и защите от чрезвычайных ситуаций природного </w:t>
      </w:r>
      <w:r w:rsidRPr="003C7C91">
        <w:rPr>
          <w:sz w:val="26"/>
          <w:szCs w:val="26"/>
        </w:rPr>
        <w:br/>
        <w:t>и техногенного характер</w:t>
      </w:r>
      <w:r>
        <w:rPr>
          <w:sz w:val="26"/>
          <w:szCs w:val="26"/>
        </w:rPr>
        <w:t xml:space="preserve">а в части, касающейся </w:t>
      </w:r>
      <w:r w:rsidR="000615BA">
        <w:rPr>
          <w:sz w:val="26"/>
          <w:szCs w:val="26"/>
        </w:rPr>
        <w:t>Инспекции</w:t>
      </w:r>
      <w:r>
        <w:rPr>
          <w:sz w:val="26"/>
          <w:szCs w:val="26"/>
        </w:rPr>
        <w:t>.</w:t>
      </w:r>
    </w:p>
    <w:p w:rsidR="003B4B7C" w:rsidRPr="003C7C91" w:rsidRDefault="003B4B7C" w:rsidP="008E6A73">
      <w:pPr>
        <w:pStyle w:val="ConsPlusNormal"/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16.3. В проведении работы по информационному обеспечению деятельности работников УИС.</w:t>
      </w:r>
    </w:p>
    <w:p w:rsidR="003B4B7C" w:rsidRPr="003C7C91" w:rsidRDefault="003B4B7C" w:rsidP="008E6A73">
      <w:pPr>
        <w:pStyle w:val="ConsPlusNormal"/>
        <w:widowControl/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lastRenderedPageBreak/>
        <w:t xml:space="preserve">16.4. В согласовании проектов приказов </w:t>
      </w:r>
      <w:r w:rsidR="000615BA">
        <w:rPr>
          <w:sz w:val="26"/>
          <w:szCs w:val="26"/>
        </w:rPr>
        <w:t>УФСИН</w:t>
      </w:r>
      <w:r w:rsidRPr="003C7C91">
        <w:rPr>
          <w:sz w:val="26"/>
          <w:szCs w:val="26"/>
        </w:rPr>
        <w:t>,</w:t>
      </w:r>
      <w:r w:rsidR="000615BA">
        <w:rPr>
          <w:sz w:val="26"/>
          <w:szCs w:val="26"/>
        </w:rPr>
        <w:t xml:space="preserve"> </w:t>
      </w:r>
      <w:r w:rsidRPr="003C7C91">
        <w:rPr>
          <w:sz w:val="26"/>
          <w:szCs w:val="26"/>
        </w:rPr>
        <w:t xml:space="preserve">а также необходимых документов к ним: </w:t>
      </w:r>
    </w:p>
    <w:p w:rsidR="003B4B7C" w:rsidRPr="003C7C91" w:rsidRDefault="003B4B7C" w:rsidP="008E6A73">
      <w:pPr>
        <w:pStyle w:val="a4"/>
        <w:spacing w:after="0"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о назначении работников УИС на должности и об освобождении работников УИС от должностей, назначение на которые и освобождение от которых осуществляются </w:t>
      </w:r>
      <w:r w:rsidR="00A53BAB">
        <w:rPr>
          <w:sz w:val="26"/>
          <w:szCs w:val="26"/>
        </w:rPr>
        <w:t xml:space="preserve">начальником </w:t>
      </w:r>
      <w:r w:rsidR="000615BA">
        <w:rPr>
          <w:sz w:val="26"/>
          <w:szCs w:val="26"/>
        </w:rPr>
        <w:t>УФСИН</w:t>
      </w:r>
      <w:r w:rsidRPr="003C7C91">
        <w:rPr>
          <w:sz w:val="26"/>
          <w:szCs w:val="26"/>
        </w:rPr>
        <w:t xml:space="preserve">; </w:t>
      </w:r>
    </w:p>
    <w:p w:rsidR="003B4B7C" w:rsidRPr="003C7C91" w:rsidRDefault="003B4B7C" w:rsidP="008E6A73">
      <w:pPr>
        <w:pStyle w:val="a4"/>
        <w:spacing w:after="0"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о приеме на службу (работу) в УИС, перемещении по службе (переводе </w:t>
      </w:r>
      <w:r w:rsidRPr="003C7C91">
        <w:rPr>
          <w:sz w:val="26"/>
          <w:szCs w:val="26"/>
        </w:rPr>
        <w:br/>
        <w:t xml:space="preserve">по работе), приостановлении службы, увольнении со службы (работы) работников УИС, замещающих должности, назначение на которые и освобождение от которых осуществляются </w:t>
      </w:r>
      <w:r w:rsidR="00A53BAB">
        <w:rPr>
          <w:sz w:val="26"/>
          <w:szCs w:val="26"/>
        </w:rPr>
        <w:t xml:space="preserve">начальником </w:t>
      </w:r>
      <w:r w:rsidR="000615BA">
        <w:rPr>
          <w:sz w:val="26"/>
          <w:szCs w:val="26"/>
        </w:rPr>
        <w:t>УФСИН</w:t>
      </w:r>
      <w:r w:rsidRPr="003C7C91">
        <w:rPr>
          <w:sz w:val="26"/>
          <w:szCs w:val="26"/>
        </w:rPr>
        <w:t xml:space="preserve">; </w:t>
      </w:r>
    </w:p>
    <w:p w:rsidR="003B4B7C" w:rsidRDefault="003B4B7C" w:rsidP="008E6A73">
      <w:pPr>
        <w:pStyle w:val="a4"/>
        <w:spacing w:after="0"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о зачислении в кадровый резерв (исключении из кадрового резерва) </w:t>
      </w:r>
      <w:r w:rsidRPr="003C7C91">
        <w:rPr>
          <w:sz w:val="26"/>
          <w:szCs w:val="26"/>
        </w:rPr>
        <w:br/>
        <w:t xml:space="preserve">на должности, назначение на которые и освобождение от которых осуществляются </w:t>
      </w:r>
      <w:r w:rsidR="00A53BAB">
        <w:rPr>
          <w:sz w:val="26"/>
          <w:szCs w:val="26"/>
        </w:rPr>
        <w:t xml:space="preserve">начальником </w:t>
      </w:r>
      <w:r w:rsidR="000615BA">
        <w:rPr>
          <w:sz w:val="26"/>
          <w:szCs w:val="26"/>
        </w:rPr>
        <w:t>УФСИН</w:t>
      </w:r>
      <w:r w:rsidR="00A53BAB">
        <w:rPr>
          <w:sz w:val="26"/>
          <w:szCs w:val="26"/>
        </w:rPr>
        <w:t>.</w:t>
      </w:r>
    </w:p>
    <w:p w:rsidR="00A53BAB" w:rsidRPr="003C7C91" w:rsidRDefault="00A53BAB" w:rsidP="009B68AE">
      <w:pPr>
        <w:pStyle w:val="a4"/>
        <w:spacing w:after="0" w:line="245" w:lineRule="auto"/>
        <w:ind w:firstLine="720"/>
        <w:jc w:val="both"/>
        <w:rPr>
          <w:b/>
          <w:bCs/>
          <w:sz w:val="26"/>
          <w:szCs w:val="26"/>
        </w:rPr>
      </w:pPr>
    </w:p>
    <w:p w:rsidR="003B4B7C" w:rsidRPr="003C7C91" w:rsidRDefault="003B4B7C" w:rsidP="009B68AE">
      <w:pPr>
        <w:spacing w:line="245" w:lineRule="auto"/>
        <w:jc w:val="center"/>
        <w:outlineLvl w:val="0"/>
        <w:rPr>
          <w:sz w:val="26"/>
          <w:szCs w:val="26"/>
        </w:rPr>
      </w:pPr>
      <w:r w:rsidRPr="003C7C91">
        <w:rPr>
          <w:b/>
          <w:bCs/>
          <w:sz w:val="26"/>
          <w:szCs w:val="26"/>
        </w:rPr>
        <w:t>V. Права</w:t>
      </w:r>
    </w:p>
    <w:p w:rsidR="003B4B7C" w:rsidRPr="003C7C91" w:rsidRDefault="003B4B7C" w:rsidP="009B68AE">
      <w:pPr>
        <w:spacing w:line="245" w:lineRule="auto"/>
        <w:ind w:firstLine="709"/>
        <w:jc w:val="both"/>
        <w:rPr>
          <w:sz w:val="26"/>
          <w:szCs w:val="26"/>
        </w:rPr>
      </w:pPr>
    </w:p>
    <w:p w:rsidR="003B4B7C" w:rsidRPr="003C7C91" w:rsidRDefault="003B4B7C" w:rsidP="000615BA">
      <w:pPr>
        <w:tabs>
          <w:tab w:val="num" w:pos="709"/>
        </w:tabs>
        <w:suppressAutoHyphens w:val="0"/>
        <w:overflowPunct/>
        <w:spacing w:line="245" w:lineRule="auto"/>
        <w:ind w:firstLine="567"/>
        <w:jc w:val="both"/>
        <w:textAlignment w:val="auto"/>
        <w:rPr>
          <w:sz w:val="26"/>
          <w:szCs w:val="26"/>
        </w:rPr>
      </w:pPr>
      <w:r w:rsidRPr="003C7C91">
        <w:rPr>
          <w:sz w:val="26"/>
          <w:szCs w:val="26"/>
        </w:rPr>
        <w:t>17. </w:t>
      </w:r>
      <w:r w:rsidR="000615BA">
        <w:rPr>
          <w:sz w:val="26"/>
          <w:szCs w:val="26"/>
        </w:rPr>
        <w:t>Инспекция</w:t>
      </w:r>
      <w:r w:rsidRPr="003C7C91">
        <w:rPr>
          <w:sz w:val="26"/>
          <w:szCs w:val="26"/>
        </w:rPr>
        <w:t xml:space="preserve"> для обеспечения своих функций имеет право:</w:t>
      </w:r>
    </w:p>
    <w:p w:rsidR="003B4B7C" w:rsidRPr="003C7C91" w:rsidRDefault="003B4B7C" w:rsidP="000615BA">
      <w:pPr>
        <w:pStyle w:val="ConsPlusNormal"/>
        <w:widowControl/>
        <w:tabs>
          <w:tab w:val="num" w:pos="709"/>
        </w:tabs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запрашивать и получать из других </w:t>
      </w:r>
      <w:r w:rsidR="00A53BAB">
        <w:rPr>
          <w:sz w:val="26"/>
          <w:szCs w:val="26"/>
        </w:rPr>
        <w:t xml:space="preserve">структурных подразделений </w:t>
      </w:r>
      <w:r w:rsidR="000615BA">
        <w:rPr>
          <w:sz w:val="26"/>
          <w:szCs w:val="26"/>
        </w:rPr>
        <w:t>УФСИН</w:t>
      </w:r>
      <w:r w:rsidRPr="003C7C91">
        <w:rPr>
          <w:sz w:val="26"/>
          <w:szCs w:val="26"/>
        </w:rPr>
        <w:t xml:space="preserve">, кадровых подразделений, материалы и информацию по вопросам, отнесенным к компетенции </w:t>
      </w:r>
      <w:r w:rsidR="000615BA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;</w:t>
      </w:r>
    </w:p>
    <w:p w:rsidR="003B4B7C" w:rsidRPr="003C7C91" w:rsidRDefault="003B4B7C" w:rsidP="000615BA">
      <w:pPr>
        <w:pStyle w:val="ConsPlusNormal"/>
        <w:widowControl/>
        <w:tabs>
          <w:tab w:val="num" w:pos="709"/>
        </w:tabs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осуществлять </w:t>
      </w:r>
      <w:proofErr w:type="gramStart"/>
      <w:r w:rsidRPr="003C7C91">
        <w:rPr>
          <w:sz w:val="26"/>
          <w:szCs w:val="26"/>
        </w:rPr>
        <w:t>контроль за</w:t>
      </w:r>
      <w:proofErr w:type="gramEnd"/>
      <w:r w:rsidRPr="003C7C91">
        <w:rPr>
          <w:sz w:val="26"/>
          <w:szCs w:val="26"/>
        </w:rPr>
        <w:t xml:space="preserve"> состоянием работы с кадрами </w:t>
      </w:r>
      <w:r w:rsidR="00A53BAB">
        <w:rPr>
          <w:sz w:val="26"/>
          <w:szCs w:val="26"/>
        </w:rPr>
        <w:t xml:space="preserve">учреждений, подведомственных </w:t>
      </w:r>
      <w:r w:rsidR="000615BA">
        <w:rPr>
          <w:sz w:val="26"/>
          <w:szCs w:val="26"/>
        </w:rPr>
        <w:t>УФСИН</w:t>
      </w:r>
      <w:r w:rsidR="00A53BAB">
        <w:rPr>
          <w:sz w:val="26"/>
          <w:szCs w:val="26"/>
        </w:rPr>
        <w:t xml:space="preserve">, </w:t>
      </w:r>
      <w:r w:rsidRPr="003C7C91">
        <w:rPr>
          <w:sz w:val="26"/>
          <w:szCs w:val="26"/>
        </w:rPr>
        <w:t xml:space="preserve">в пределах компетенции </w:t>
      </w:r>
      <w:r w:rsidR="000615BA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;</w:t>
      </w:r>
    </w:p>
    <w:p w:rsidR="003B4B7C" w:rsidRPr="003C7C91" w:rsidRDefault="003B4B7C" w:rsidP="000615BA">
      <w:pPr>
        <w:pStyle w:val="ConsPlusNormal"/>
        <w:widowControl/>
        <w:tabs>
          <w:tab w:val="num" w:pos="709"/>
        </w:tabs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возвращать в </w:t>
      </w:r>
      <w:r w:rsidR="00A53BAB">
        <w:rPr>
          <w:sz w:val="26"/>
          <w:szCs w:val="26"/>
        </w:rPr>
        <w:t xml:space="preserve">структурные подразделения </w:t>
      </w:r>
      <w:r w:rsidR="000615BA">
        <w:rPr>
          <w:sz w:val="26"/>
          <w:szCs w:val="26"/>
        </w:rPr>
        <w:t>УФСИН</w:t>
      </w:r>
      <w:r w:rsidRPr="003C7C91">
        <w:rPr>
          <w:sz w:val="26"/>
          <w:szCs w:val="26"/>
        </w:rPr>
        <w:t xml:space="preserve">, </w:t>
      </w:r>
      <w:r w:rsidR="00A53BAB">
        <w:rPr>
          <w:sz w:val="26"/>
          <w:szCs w:val="26"/>
        </w:rPr>
        <w:t>кадровые подразделения</w:t>
      </w:r>
      <w:r w:rsidRPr="003C7C91">
        <w:rPr>
          <w:sz w:val="26"/>
          <w:szCs w:val="26"/>
        </w:rPr>
        <w:t xml:space="preserve"> для доработки документы, подготовленные ими с нарушением установленных требований;</w:t>
      </w:r>
    </w:p>
    <w:p w:rsidR="003B4B7C" w:rsidRPr="003C7C91" w:rsidRDefault="003B4B7C" w:rsidP="000615BA">
      <w:pPr>
        <w:pStyle w:val="ConsPlusNormal"/>
        <w:widowControl/>
        <w:tabs>
          <w:tab w:val="num" w:pos="709"/>
        </w:tabs>
        <w:spacing w:line="23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осуществлять взаимодействие со структурными подразделениями </w:t>
      </w:r>
      <w:r w:rsidR="000615BA">
        <w:rPr>
          <w:sz w:val="26"/>
          <w:szCs w:val="26"/>
        </w:rPr>
        <w:t>УФСИН</w:t>
      </w:r>
      <w:r w:rsidRPr="003C7C91">
        <w:rPr>
          <w:sz w:val="26"/>
          <w:szCs w:val="26"/>
        </w:rPr>
        <w:t xml:space="preserve">, с соответствующими структурами федеральных органов исполнительной власти в целях решения вопросов, затрагивающих интересы </w:t>
      </w:r>
      <w:r w:rsidR="000615BA">
        <w:rPr>
          <w:sz w:val="26"/>
          <w:szCs w:val="26"/>
        </w:rPr>
        <w:t>УФСИН</w:t>
      </w:r>
      <w:r w:rsidRPr="003C7C91">
        <w:rPr>
          <w:sz w:val="26"/>
          <w:szCs w:val="26"/>
        </w:rPr>
        <w:t>;</w:t>
      </w:r>
    </w:p>
    <w:p w:rsidR="003B4B7C" w:rsidRPr="003C7C91" w:rsidRDefault="003B4B7C" w:rsidP="000615BA">
      <w:pPr>
        <w:pStyle w:val="Style21"/>
        <w:widowControl/>
        <w:spacing w:line="235" w:lineRule="auto"/>
        <w:ind w:firstLine="567"/>
        <w:rPr>
          <w:sz w:val="26"/>
          <w:szCs w:val="26"/>
        </w:rPr>
      </w:pPr>
      <w:r w:rsidRPr="003C7C91">
        <w:rPr>
          <w:sz w:val="26"/>
          <w:szCs w:val="26"/>
        </w:rPr>
        <w:t xml:space="preserve">принимать участие в организации и проведении сборов, семинаров, совещаний, научно-практических конференций по вопросам </w:t>
      </w:r>
      <w:r w:rsidRPr="003C7C91">
        <w:rPr>
          <w:rStyle w:val="FontStyle34"/>
          <w:sz w:val="26"/>
          <w:szCs w:val="26"/>
        </w:rPr>
        <w:t xml:space="preserve">работы с кадрами, </w:t>
      </w:r>
      <w:r w:rsidR="006E350F">
        <w:rPr>
          <w:rStyle w:val="FontStyle34"/>
          <w:sz w:val="26"/>
          <w:szCs w:val="26"/>
        </w:rPr>
        <w:br/>
      </w:r>
      <w:r w:rsidRPr="003C7C91">
        <w:rPr>
          <w:rStyle w:val="FontStyle34"/>
          <w:sz w:val="26"/>
          <w:szCs w:val="26"/>
        </w:rPr>
        <w:t xml:space="preserve">а также </w:t>
      </w:r>
      <w:r w:rsidRPr="003C7C91">
        <w:rPr>
          <w:sz w:val="26"/>
          <w:szCs w:val="26"/>
        </w:rPr>
        <w:t>профилактики коррупционных правонарушений в УИС;</w:t>
      </w:r>
    </w:p>
    <w:p w:rsidR="003B4B7C" w:rsidRPr="003C7C91" w:rsidRDefault="003B4B7C" w:rsidP="000615BA">
      <w:pPr>
        <w:pStyle w:val="Style21"/>
        <w:widowControl/>
        <w:spacing w:line="235" w:lineRule="auto"/>
        <w:ind w:firstLine="567"/>
        <w:rPr>
          <w:sz w:val="26"/>
          <w:szCs w:val="26"/>
        </w:rPr>
      </w:pPr>
      <w:r w:rsidRPr="003C7C91">
        <w:rPr>
          <w:sz w:val="26"/>
          <w:szCs w:val="26"/>
        </w:rPr>
        <w:t xml:space="preserve">осуществлять совместно с другими </w:t>
      </w:r>
      <w:r w:rsidR="00A53BAB">
        <w:rPr>
          <w:sz w:val="26"/>
          <w:szCs w:val="26"/>
        </w:rPr>
        <w:t xml:space="preserve">структурными подразделениями </w:t>
      </w:r>
      <w:r w:rsidR="000615BA">
        <w:rPr>
          <w:sz w:val="26"/>
          <w:szCs w:val="26"/>
        </w:rPr>
        <w:t>УФСИН</w:t>
      </w:r>
      <w:r w:rsidRPr="003C7C91">
        <w:rPr>
          <w:sz w:val="26"/>
          <w:szCs w:val="26"/>
        </w:rPr>
        <w:t xml:space="preserve"> подготовку в установленном порядке предложений о назначении работников УИС на должности, назначение на которые и освобождение от которых осуществляются директором ФСИН России </w:t>
      </w:r>
      <w:r w:rsidR="00A53BAB">
        <w:rPr>
          <w:sz w:val="26"/>
          <w:szCs w:val="26"/>
        </w:rPr>
        <w:t xml:space="preserve">и начальником </w:t>
      </w:r>
      <w:r w:rsidR="000615BA">
        <w:rPr>
          <w:sz w:val="26"/>
          <w:szCs w:val="26"/>
        </w:rPr>
        <w:t>УФСИН</w:t>
      </w:r>
      <w:r w:rsidRPr="003C7C91">
        <w:rPr>
          <w:sz w:val="26"/>
          <w:szCs w:val="26"/>
        </w:rPr>
        <w:t>, формировании кадрового резерва, организации работы с лицами, входящими в кадровый резерв;</w:t>
      </w:r>
    </w:p>
    <w:p w:rsidR="003B4B7C" w:rsidRPr="003C7C91" w:rsidRDefault="003B4B7C" w:rsidP="000615BA">
      <w:pPr>
        <w:pStyle w:val="ConsPlusNormal"/>
        <w:widowControl/>
        <w:tabs>
          <w:tab w:val="num" w:pos="709"/>
        </w:tabs>
        <w:spacing w:line="23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разрабатывать самостоятельно и во взаимодействии с другими </w:t>
      </w:r>
      <w:r w:rsidR="00A53BAB">
        <w:rPr>
          <w:sz w:val="26"/>
          <w:szCs w:val="26"/>
        </w:rPr>
        <w:t xml:space="preserve">структурными подразделениями </w:t>
      </w:r>
      <w:r w:rsidR="000615BA">
        <w:rPr>
          <w:sz w:val="26"/>
          <w:szCs w:val="26"/>
        </w:rPr>
        <w:t>УФСИН</w:t>
      </w:r>
      <w:r w:rsidRPr="003C7C91">
        <w:rPr>
          <w:sz w:val="26"/>
          <w:szCs w:val="26"/>
        </w:rPr>
        <w:t xml:space="preserve"> предложения о совершенствовании работы </w:t>
      </w:r>
      <w:r w:rsidR="00A53BAB">
        <w:rPr>
          <w:sz w:val="26"/>
          <w:szCs w:val="26"/>
        </w:rPr>
        <w:t xml:space="preserve">учреждений, подведомственных </w:t>
      </w:r>
      <w:r w:rsidR="000615BA">
        <w:rPr>
          <w:sz w:val="26"/>
          <w:szCs w:val="26"/>
        </w:rPr>
        <w:t>УФСИН</w:t>
      </w:r>
      <w:r w:rsidRPr="003C7C91">
        <w:rPr>
          <w:sz w:val="26"/>
          <w:szCs w:val="26"/>
        </w:rPr>
        <w:t>, касающиеся профилактики кор</w:t>
      </w:r>
      <w:r w:rsidR="00A53BAB">
        <w:rPr>
          <w:sz w:val="26"/>
          <w:szCs w:val="26"/>
        </w:rPr>
        <w:t>рупционных правонарушений в УИС;</w:t>
      </w:r>
    </w:p>
    <w:p w:rsidR="003B4B7C" w:rsidRPr="00A53BAB" w:rsidRDefault="003B4B7C" w:rsidP="000615BA">
      <w:pPr>
        <w:tabs>
          <w:tab w:val="num" w:pos="709"/>
        </w:tabs>
        <w:spacing w:line="235" w:lineRule="auto"/>
        <w:ind w:firstLine="567"/>
        <w:jc w:val="both"/>
        <w:rPr>
          <w:bCs/>
          <w:sz w:val="26"/>
          <w:szCs w:val="26"/>
        </w:rPr>
      </w:pPr>
      <w:r w:rsidRPr="003C7C91">
        <w:rPr>
          <w:sz w:val="26"/>
          <w:szCs w:val="26"/>
        </w:rPr>
        <w:t xml:space="preserve">запрашивать и получать из структурных подразделений </w:t>
      </w:r>
      <w:r w:rsidR="000615BA">
        <w:rPr>
          <w:sz w:val="26"/>
          <w:szCs w:val="26"/>
        </w:rPr>
        <w:t>УФСИН</w:t>
      </w:r>
      <w:r w:rsidRPr="003C7C91">
        <w:rPr>
          <w:sz w:val="26"/>
          <w:szCs w:val="26"/>
        </w:rPr>
        <w:t>,</w:t>
      </w:r>
      <w:r w:rsidRPr="003C7C91">
        <w:rPr>
          <w:bCs/>
          <w:sz w:val="26"/>
          <w:szCs w:val="26"/>
        </w:rPr>
        <w:t xml:space="preserve"> </w:t>
      </w:r>
      <w:r w:rsidR="00A53BAB">
        <w:rPr>
          <w:bCs/>
          <w:sz w:val="26"/>
          <w:szCs w:val="26"/>
        </w:rPr>
        <w:t xml:space="preserve">учреждений, подведомственных </w:t>
      </w:r>
      <w:r w:rsidR="000615BA">
        <w:rPr>
          <w:bCs/>
          <w:sz w:val="26"/>
          <w:szCs w:val="26"/>
        </w:rPr>
        <w:t>УФСИН</w:t>
      </w:r>
      <w:r w:rsidR="00A53BAB">
        <w:rPr>
          <w:bCs/>
          <w:sz w:val="26"/>
          <w:szCs w:val="26"/>
        </w:rPr>
        <w:t xml:space="preserve">, </w:t>
      </w:r>
      <w:r w:rsidRPr="003C7C91">
        <w:rPr>
          <w:sz w:val="26"/>
          <w:szCs w:val="26"/>
        </w:rPr>
        <w:t xml:space="preserve">материалы и информацию о вопросах, отнесенных к компетенции </w:t>
      </w:r>
      <w:r w:rsidR="000615BA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.</w:t>
      </w:r>
    </w:p>
    <w:p w:rsidR="003B4B7C" w:rsidRPr="00BC230B" w:rsidRDefault="003B4B7C" w:rsidP="009B68AE">
      <w:pPr>
        <w:pStyle w:val="ConsPlusNormal"/>
        <w:widowControl/>
        <w:tabs>
          <w:tab w:val="num" w:pos="709"/>
        </w:tabs>
        <w:spacing w:line="235" w:lineRule="auto"/>
        <w:ind w:firstLine="709"/>
        <w:jc w:val="both"/>
        <w:rPr>
          <w:sz w:val="20"/>
          <w:szCs w:val="20"/>
        </w:rPr>
      </w:pPr>
    </w:p>
    <w:p w:rsidR="003B4B7C" w:rsidRPr="003C7C91" w:rsidRDefault="003B4B7C" w:rsidP="009B68AE">
      <w:pPr>
        <w:pStyle w:val="ConsPlusNormal"/>
        <w:widowControl/>
        <w:tabs>
          <w:tab w:val="num" w:pos="709"/>
        </w:tabs>
        <w:spacing w:line="235" w:lineRule="auto"/>
        <w:ind w:firstLine="0"/>
        <w:jc w:val="center"/>
        <w:rPr>
          <w:b/>
          <w:sz w:val="26"/>
          <w:szCs w:val="26"/>
        </w:rPr>
      </w:pPr>
      <w:r w:rsidRPr="003C7C91">
        <w:rPr>
          <w:b/>
          <w:sz w:val="26"/>
          <w:szCs w:val="26"/>
          <w:lang w:val="en-US"/>
        </w:rPr>
        <w:t>VI</w:t>
      </w:r>
      <w:r w:rsidRPr="003C7C91">
        <w:rPr>
          <w:b/>
          <w:sz w:val="26"/>
          <w:szCs w:val="26"/>
        </w:rPr>
        <w:t xml:space="preserve">. Руководство </w:t>
      </w:r>
      <w:r w:rsidR="000615BA">
        <w:rPr>
          <w:b/>
          <w:sz w:val="26"/>
          <w:szCs w:val="26"/>
        </w:rPr>
        <w:t>Инспекцией</w:t>
      </w:r>
    </w:p>
    <w:p w:rsidR="003B4B7C" w:rsidRPr="00BC230B" w:rsidRDefault="003B4B7C" w:rsidP="009B68AE">
      <w:pPr>
        <w:pStyle w:val="ConsPlusNormal"/>
        <w:widowControl/>
        <w:tabs>
          <w:tab w:val="num" w:pos="709"/>
        </w:tabs>
        <w:spacing w:line="235" w:lineRule="auto"/>
        <w:ind w:firstLine="0"/>
        <w:jc w:val="center"/>
        <w:rPr>
          <w:b/>
          <w:sz w:val="20"/>
          <w:szCs w:val="20"/>
        </w:rPr>
      </w:pPr>
    </w:p>
    <w:p w:rsidR="003B4B7C" w:rsidRPr="003C7C91" w:rsidRDefault="003B4B7C" w:rsidP="000615BA">
      <w:pPr>
        <w:tabs>
          <w:tab w:val="num" w:pos="993"/>
        </w:tabs>
        <w:suppressAutoHyphens w:val="0"/>
        <w:overflowPunct/>
        <w:spacing w:line="235" w:lineRule="auto"/>
        <w:ind w:firstLine="567"/>
        <w:jc w:val="both"/>
        <w:textAlignment w:val="auto"/>
        <w:rPr>
          <w:sz w:val="26"/>
          <w:szCs w:val="26"/>
        </w:rPr>
      </w:pPr>
      <w:r w:rsidRPr="003C7C91">
        <w:rPr>
          <w:sz w:val="26"/>
          <w:szCs w:val="26"/>
        </w:rPr>
        <w:t>18. </w:t>
      </w:r>
      <w:r w:rsidR="000615BA">
        <w:rPr>
          <w:sz w:val="26"/>
          <w:szCs w:val="26"/>
        </w:rPr>
        <w:t>Инспекцию</w:t>
      </w:r>
      <w:r w:rsidRPr="003C7C91">
        <w:rPr>
          <w:sz w:val="26"/>
          <w:szCs w:val="26"/>
        </w:rPr>
        <w:t xml:space="preserve"> возглавляет начальник </w:t>
      </w:r>
      <w:r w:rsidR="000615BA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 xml:space="preserve">, он является прямым начальником личного состава </w:t>
      </w:r>
      <w:r w:rsidR="000615BA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 xml:space="preserve"> и непосредственно подчиняется </w:t>
      </w:r>
      <w:r w:rsidR="00A53BAB">
        <w:rPr>
          <w:sz w:val="26"/>
          <w:szCs w:val="26"/>
        </w:rPr>
        <w:t xml:space="preserve">заместителю </w:t>
      </w:r>
      <w:r w:rsidRPr="003C7C91">
        <w:rPr>
          <w:sz w:val="26"/>
          <w:szCs w:val="26"/>
        </w:rPr>
        <w:t>начальник</w:t>
      </w:r>
      <w:r w:rsidR="00A53BAB">
        <w:rPr>
          <w:sz w:val="26"/>
          <w:szCs w:val="26"/>
        </w:rPr>
        <w:t>а</w:t>
      </w:r>
      <w:r w:rsidRPr="003C7C91">
        <w:rPr>
          <w:sz w:val="26"/>
          <w:szCs w:val="26"/>
        </w:rPr>
        <w:t xml:space="preserve"> </w:t>
      </w:r>
      <w:r w:rsidR="000615BA">
        <w:rPr>
          <w:sz w:val="26"/>
          <w:szCs w:val="26"/>
        </w:rPr>
        <w:t>УФСИН</w:t>
      </w:r>
      <w:r w:rsidR="00A53BAB" w:rsidRPr="0017214B">
        <w:rPr>
          <w:sz w:val="26"/>
          <w:szCs w:val="26"/>
        </w:rPr>
        <w:t>, курирующе</w:t>
      </w:r>
      <w:r w:rsidR="006E350F">
        <w:rPr>
          <w:sz w:val="26"/>
          <w:szCs w:val="26"/>
        </w:rPr>
        <w:t>му</w:t>
      </w:r>
      <w:r w:rsidR="00A53BAB" w:rsidRPr="0017214B">
        <w:rPr>
          <w:sz w:val="26"/>
          <w:szCs w:val="26"/>
        </w:rPr>
        <w:t xml:space="preserve"> кадровую работу.</w:t>
      </w:r>
    </w:p>
    <w:p w:rsidR="003B4B7C" w:rsidRPr="003C7C91" w:rsidRDefault="003B4B7C" w:rsidP="000615BA">
      <w:pPr>
        <w:tabs>
          <w:tab w:val="num" w:pos="709"/>
        </w:tabs>
        <w:suppressAutoHyphens w:val="0"/>
        <w:overflowPunct/>
        <w:spacing w:line="235" w:lineRule="auto"/>
        <w:ind w:firstLine="567"/>
        <w:jc w:val="both"/>
        <w:textAlignment w:val="auto"/>
        <w:rPr>
          <w:sz w:val="26"/>
          <w:szCs w:val="26"/>
        </w:rPr>
      </w:pPr>
      <w:r w:rsidRPr="003C7C91">
        <w:rPr>
          <w:sz w:val="26"/>
          <w:szCs w:val="26"/>
        </w:rPr>
        <w:t xml:space="preserve">Начальник </w:t>
      </w:r>
      <w:r w:rsidR="000615BA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 xml:space="preserve"> в своей деятельности руководствуется Конституцией </w:t>
      </w:r>
      <w:r w:rsidRPr="003C7C91">
        <w:rPr>
          <w:sz w:val="26"/>
          <w:szCs w:val="26"/>
        </w:rPr>
        <w:lastRenderedPageBreak/>
        <w:t xml:space="preserve">Российской Федерации, федеральными конституционными законами, федеральными законами, международными договорами Российской Федерации, актами Президента Российской Федерации и Правительства Российской Федерации, актами Министерства юстиции Российской Федерации, Федеральной службы исполнения наказаний, </w:t>
      </w:r>
      <w:r w:rsidR="000615BA">
        <w:rPr>
          <w:sz w:val="26"/>
          <w:szCs w:val="26"/>
        </w:rPr>
        <w:t>УФСИН</w:t>
      </w:r>
      <w:r w:rsidR="00A53BAB">
        <w:rPr>
          <w:sz w:val="26"/>
          <w:szCs w:val="26"/>
        </w:rPr>
        <w:t xml:space="preserve">, </w:t>
      </w:r>
      <w:r w:rsidRPr="003C7C91">
        <w:rPr>
          <w:sz w:val="26"/>
          <w:szCs w:val="26"/>
        </w:rPr>
        <w:t xml:space="preserve">Положением </w:t>
      </w:r>
      <w:r w:rsidR="00A53BAB">
        <w:rPr>
          <w:sz w:val="26"/>
          <w:szCs w:val="26"/>
        </w:rPr>
        <w:t>о</w:t>
      </w:r>
      <w:r w:rsidR="000615BA">
        <w:rPr>
          <w:sz w:val="26"/>
          <w:szCs w:val="26"/>
        </w:rPr>
        <w:t>б</w:t>
      </w:r>
      <w:r w:rsidR="00A53BAB">
        <w:rPr>
          <w:sz w:val="26"/>
          <w:szCs w:val="26"/>
        </w:rPr>
        <w:t xml:space="preserve"> </w:t>
      </w:r>
      <w:r w:rsidR="000615BA">
        <w:rPr>
          <w:sz w:val="26"/>
          <w:szCs w:val="26"/>
        </w:rPr>
        <w:t>УФСИН</w:t>
      </w:r>
      <w:r w:rsidRPr="003C7C91">
        <w:rPr>
          <w:sz w:val="26"/>
          <w:szCs w:val="26"/>
        </w:rPr>
        <w:t xml:space="preserve"> и настоящим положением.</w:t>
      </w:r>
    </w:p>
    <w:p w:rsidR="003B4B7C" w:rsidRPr="003C7C91" w:rsidRDefault="003B4B7C" w:rsidP="000615BA">
      <w:pPr>
        <w:tabs>
          <w:tab w:val="num" w:pos="709"/>
        </w:tabs>
        <w:suppressAutoHyphens w:val="0"/>
        <w:overflowPunct/>
        <w:spacing w:line="235" w:lineRule="auto"/>
        <w:ind w:firstLine="567"/>
        <w:jc w:val="both"/>
        <w:textAlignment w:val="auto"/>
        <w:rPr>
          <w:sz w:val="26"/>
          <w:szCs w:val="26"/>
        </w:rPr>
      </w:pPr>
      <w:r w:rsidRPr="003C7C91">
        <w:rPr>
          <w:sz w:val="26"/>
          <w:szCs w:val="26"/>
        </w:rPr>
        <w:t xml:space="preserve">19. Начальник </w:t>
      </w:r>
      <w:r w:rsidR="000615BA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:</w:t>
      </w:r>
    </w:p>
    <w:p w:rsidR="003B4B7C" w:rsidRPr="003C7C91" w:rsidRDefault="003B4B7C" w:rsidP="000615BA">
      <w:pPr>
        <w:spacing w:line="23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осуществляет руководство деятельностью </w:t>
      </w:r>
      <w:r w:rsidR="000615BA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 xml:space="preserve"> и несет персональную ответственность за осуществление возложенных на него полномочий, а также задач и функций;</w:t>
      </w:r>
    </w:p>
    <w:p w:rsidR="003B4B7C" w:rsidRPr="003C7C91" w:rsidRDefault="003B4B7C" w:rsidP="000615BA">
      <w:pPr>
        <w:spacing w:line="23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распределяет должностны</w:t>
      </w:r>
      <w:r w:rsidR="00A53BAB">
        <w:rPr>
          <w:sz w:val="26"/>
          <w:szCs w:val="26"/>
        </w:rPr>
        <w:t xml:space="preserve">е обязанности между работниками </w:t>
      </w:r>
      <w:r w:rsidR="000615BA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, организует и лично участвует в воспитательной работе с подчиненными;</w:t>
      </w:r>
    </w:p>
    <w:p w:rsidR="003B4B7C" w:rsidRPr="003C7C91" w:rsidRDefault="003B4B7C" w:rsidP="000615BA">
      <w:pPr>
        <w:spacing w:line="23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осуществляет </w:t>
      </w:r>
      <w:proofErr w:type="gramStart"/>
      <w:r w:rsidRPr="003C7C91">
        <w:rPr>
          <w:sz w:val="26"/>
          <w:szCs w:val="26"/>
        </w:rPr>
        <w:t>контроль за</w:t>
      </w:r>
      <w:proofErr w:type="gramEnd"/>
      <w:r w:rsidRPr="003C7C91">
        <w:rPr>
          <w:sz w:val="26"/>
          <w:szCs w:val="26"/>
        </w:rPr>
        <w:t xml:space="preserve"> надлежащим исполнением </w:t>
      </w:r>
      <w:r w:rsidR="00A53BAB">
        <w:rPr>
          <w:sz w:val="26"/>
          <w:szCs w:val="26"/>
        </w:rPr>
        <w:t xml:space="preserve">работниками </w:t>
      </w:r>
      <w:r w:rsidR="000615BA">
        <w:rPr>
          <w:sz w:val="26"/>
          <w:szCs w:val="26"/>
        </w:rPr>
        <w:t>Инспекции</w:t>
      </w:r>
      <w:r w:rsidR="000615BA" w:rsidRPr="003C7C91">
        <w:rPr>
          <w:sz w:val="26"/>
          <w:szCs w:val="26"/>
        </w:rPr>
        <w:t xml:space="preserve"> </w:t>
      </w:r>
      <w:r w:rsidRPr="003C7C91">
        <w:rPr>
          <w:sz w:val="26"/>
          <w:szCs w:val="26"/>
        </w:rPr>
        <w:t>должностных обязанностей;</w:t>
      </w:r>
    </w:p>
    <w:p w:rsidR="003B4B7C" w:rsidRPr="003C7C91" w:rsidRDefault="003B4B7C" w:rsidP="000615BA">
      <w:pPr>
        <w:spacing w:line="23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устанавливает очередность убытия </w:t>
      </w:r>
      <w:r w:rsidR="00A53BAB">
        <w:rPr>
          <w:sz w:val="26"/>
          <w:szCs w:val="26"/>
        </w:rPr>
        <w:t xml:space="preserve">работников </w:t>
      </w:r>
      <w:r w:rsidR="000615BA">
        <w:rPr>
          <w:sz w:val="26"/>
          <w:szCs w:val="26"/>
        </w:rPr>
        <w:t>Инспекции</w:t>
      </w:r>
      <w:r w:rsidR="00A53BAB" w:rsidRPr="003C7C91">
        <w:rPr>
          <w:sz w:val="26"/>
          <w:szCs w:val="26"/>
        </w:rPr>
        <w:t xml:space="preserve"> </w:t>
      </w:r>
      <w:r w:rsidRPr="003C7C91">
        <w:rPr>
          <w:sz w:val="26"/>
          <w:szCs w:val="26"/>
        </w:rPr>
        <w:t xml:space="preserve">в </w:t>
      </w:r>
      <w:r w:rsidR="004E5037">
        <w:rPr>
          <w:sz w:val="26"/>
          <w:szCs w:val="26"/>
        </w:rPr>
        <w:t xml:space="preserve">основные </w:t>
      </w:r>
      <w:r w:rsidR="004E5037">
        <w:rPr>
          <w:sz w:val="26"/>
          <w:szCs w:val="26"/>
        </w:rPr>
        <w:br/>
      </w:r>
      <w:r w:rsidRPr="003C7C91">
        <w:rPr>
          <w:sz w:val="26"/>
          <w:szCs w:val="26"/>
        </w:rPr>
        <w:t>и дополнительные отпуска;</w:t>
      </w:r>
    </w:p>
    <w:p w:rsidR="003B4B7C" w:rsidRPr="003C7C91" w:rsidRDefault="003B4B7C" w:rsidP="000615BA">
      <w:pPr>
        <w:spacing w:line="23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уведомляет в установленном порядке руководство </w:t>
      </w:r>
      <w:r w:rsidR="00A60268">
        <w:rPr>
          <w:sz w:val="26"/>
          <w:szCs w:val="26"/>
        </w:rPr>
        <w:t>УФСИН</w:t>
      </w:r>
      <w:r w:rsidRPr="003C7C91">
        <w:rPr>
          <w:sz w:val="26"/>
          <w:szCs w:val="26"/>
        </w:rPr>
        <w:t>, органы прокуратуры или другие государственные органы обо всех случаях обращения</w:t>
      </w:r>
      <w:r w:rsidR="004E5037">
        <w:rPr>
          <w:sz w:val="26"/>
          <w:szCs w:val="26"/>
        </w:rPr>
        <w:t xml:space="preserve"> </w:t>
      </w:r>
      <w:r w:rsidRPr="003C7C91">
        <w:rPr>
          <w:sz w:val="26"/>
          <w:szCs w:val="26"/>
        </w:rPr>
        <w:t xml:space="preserve">к нему каких-либо лиц в целях склонения его </w:t>
      </w:r>
      <w:r w:rsidR="006E350F">
        <w:rPr>
          <w:sz w:val="26"/>
          <w:szCs w:val="26"/>
        </w:rPr>
        <w:t xml:space="preserve">к </w:t>
      </w:r>
      <w:r w:rsidRPr="003C7C91">
        <w:rPr>
          <w:sz w:val="26"/>
          <w:szCs w:val="26"/>
        </w:rPr>
        <w:t>совершению коррупционных правонарушений;</w:t>
      </w:r>
    </w:p>
    <w:p w:rsidR="003B4B7C" w:rsidRPr="003C7C91" w:rsidRDefault="003B4B7C" w:rsidP="000615BA">
      <w:pPr>
        <w:spacing w:line="230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незамедлительно информирует непосредственного начальника о наступлении событий, препятствующих исполнению (освобождающих от исполнения) обязанностей;</w:t>
      </w:r>
    </w:p>
    <w:p w:rsidR="003B4B7C" w:rsidRPr="003C7C91" w:rsidRDefault="003B4B7C" w:rsidP="000615BA">
      <w:pPr>
        <w:spacing w:line="230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контролирует соблюдение служебной дисциплины, субординации, внутреннего распорядка, правил ношения форменной одежды, посещение занятий </w:t>
      </w:r>
      <w:r>
        <w:rPr>
          <w:sz w:val="26"/>
          <w:szCs w:val="26"/>
        </w:rPr>
        <w:br/>
      </w:r>
      <w:r w:rsidRPr="003C7C91">
        <w:rPr>
          <w:sz w:val="26"/>
          <w:szCs w:val="26"/>
        </w:rPr>
        <w:t xml:space="preserve">по служебно-боевой и общественно-государственной подготовке сотрудниками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;</w:t>
      </w:r>
    </w:p>
    <w:p w:rsidR="003B4B7C" w:rsidRPr="003C7C91" w:rsidRDefault="003B4B7C" w:rsidP="000615BA">
      <w:pPr>
        <w:spacing w:line="230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осуществляет мероприятия по обеспечению мобилизационной готовности сотрудников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;</w:t>
      </w:r>
    </w:p>
    <w:p w:rsidR="003B4B7C" w:rsidRPr="003C7C91" w:rsidRDefault="003B4B7C" w:rsidP="000615BA">
      <w:pPr>
        <w:spacing w:line="230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обеспечивает в пределах своей компетенции надлежащие условия для работы </w:t>
      </w:r>
      <w:r w:rsidR="004E5037">
        <w:rPr>
          <w:sz w:val="26"/>
          <w:szCs w:val="26"/>
        </w:rPr>
        <w:t xml:space="preserve">работников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;</w:t>
      </w:r>
    </w:p>
    <w:p w:rsidR="003B4B7C" w:rsidRPr="003C7C91" w:rsidRDefault="003B4B7C" w:rsidP="000615BA">
      <w:pPr>
        <w:spacing w:line="230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обеспечивает подбор, расстановку, профессиональную подготовку, переподготовку и повышение квалификации </w:t>
      </w:r>
      <w:r w:rsidR="004E5037">
        <w:rPr>
          <w:sz w:val="26"/>
          <w:szCs w:val="26"/>
        </w:rPr>
        <w:t xml:space="preserve">работников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 xml:space="preserve">, </w:t>
      </w:r>
      <w:proofErr w:type="gramStart"/>
      <w:r w:rsidRPr="003C7C91">
        <w:rPr>
          <w:sz w:val="26"/>
          <w:szCs w:val="26"/>
        </w:rPr>
        <w:t>контроль за</w:t>
      </w:r>
      <w:proofErr w:type="gramEnd"/>
      <w:r w:rsidRPr="003C7C91">
        <w:rPr>
          <w:sz w:val="26"/>
          <w:szCs w:val="26"/>
        </w:rPr>
        <w:t xml:space="preserve"> соблюдением ими законности, служебной дисциплины, внутреннего распорядка </w:t>
      </w:r>
      <w:r w:rsidRPr="003C7C91">
        <w:rPr>
          <w:sz w:val="26"/>
          <w:szCs w:val="26"/>
        </w:rPr>
        <w:br/>
        <w:t>и выполнением ими должностных обязанностей;</w:t>
      </w:r>
    </w:p>
    <w:p w:rsidR="003B4B7C" w:rsidRPr="003C7C91" w:rsidRDefault="003B4B7C" w:rsidP="000615BA">
      <w:pPr>
        <w:spacing w:line="230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привлекает</w:t>
      </w:r>
      <w:r w:rsidR="006E350F">
        <w:rPr>
          <w:sz w:val="26"/>
          <w:szCs w:val="26"/>
        </w:rPr>
        <w:t>,</w:t>
      </w:r>
      <w:r w:rsidRPr="003C7C91">
        <w:rPr>
          <w:sz w:val="26"/>
          <w:szCs w:val="26"/>
        </w:rPr>
        <w:t xml:space="preserve"> при необходимости</w:t>
      </w:r>
      <w:r w:rsidR="006E350F">
        <w:rPr>
          <w:sz w:val="26"/>
          <w:szCs w:val="26"/>
        </w:rPr>
        <w:t>,</w:t>
      </w:r>
      <w:r w:rsidRPr="003C7C91">
        <w:rPr>
          <w:sz w:val="26"/>
          <w:szCs w:val="26"/>
        </w:rPr>
        <w:t xml:space="preserve"> в установленном порядке для проработки вопросов, отнесенных к сферам деятельности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, научные и иные организации, ученых и специалистов;</w:t>
      </w:r>
    </w:p>
    <w:p w:rsidR="003B4B7C" w:rsidRPr="003C7C91" w:rsidRDefault="003B4B7C" w:rsidP="000615BA">
      <w:pPr>
        <w:spacing w:line="230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принимает меры по улучшению планирования служебных командировок, повышению их эффективности и влияния на состояние оперативно-служебной деятельности, обеспечивает действенный </w:t>
      </w:r>
      <w:proofErr w:type="gramStart"/>
      <w:r w:rsidRPr="003C7C91">
        <w:rPr>
          <w:sz w:val="26"/>
          <w:szCs w:val="26"/>
        </w:rPr>
        <w:t>контроль за</w:t>
      </w:r>
      <w:proofErr w:type="gramEnd"/>
      <w:r w:rsidRPr="003C7C91">
        <w:rPr>
          <w:sz w:val="26"/>
          <w:szCs w:val="26"/>
        </w:rPr>
        <w:t xml:space="preserve"> ходом устранения выявленных недостатков;</w:t>
      </w:r>
    </w:p>
    <w:p w:rsidR="003B4B7C" w:rsidRPr="003C7C91" w:rsidRDefault="003B4B7C" w:rsidP="000615BA">
      <w:pPr>
        <w:spacing w:line="230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рассматривает проекты правовых актов по направлениям деятельности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 xml:space="preserve">, их подготовку и редактирование, визирование в качестве исполнителя, а также их оперативное сопровождение при согласовании со структурными подразделениями </w:t>
      </w:r>
      <w:r w:rsidR="00A60268">
        <w:rPr>
          <w:sz w:val="26"/>
          <w:szCs w:val="26"/>
        </w:rPr>
        <w:t>УФСИН</w:t>
      </w:r>
      <w:r w:rsidR="004E5037">
        <w:rPr>
          <w:sz w:val="26"/>
          <w:szCs w:val="26"/>
        </w:rPr>
        <w:t xml:space="preserve"> </w:t>
      </w:r>
      <w:r w:rsidRPr="003C7C91">
        <w:rPr>
          <w:sz w:val="26"/>
          <w:szCs w:val="26"/>
        </w:rPr>
        <w:t xml:space="preserve">и заинтересованными </w:t>
      </w:r>
      <w:r w:rsidR="004E5037">
        <w:rPr>
          <w:sz w:val="26"/>
          <w:szCs w:val="26"/>
        </w:rPr>
        <w:t xml:space="preserve">учреждениями, подведомственными </w:t>
      </w:r>
      <w:r w:rsidR="00A60268">
        <w:rPr>
          <w:sz w:val="26"/>
          <w:szCs w:val="26"/>
        </w:rPr>
        <w:t>УФСИН</w:t>
      </w:r>
      <w:r w:rsidRPr="003C7C91">
        <w:rPr>
          <w:sz w:val="26"/>
          <w:szCs w:val="26"/>
        </w:rPr>
        <w:t>;</w:t>
      </w:r>
      <w:r w:rsidR="00A60268">
        <w:rPr>
          <w:sz w:val="26"/>
          <w:szCs w:val="26"/>
        </w:rPr>
        <w:t xml:space="preserve"> </w:t>
      </w:r>
    </w:p>
    <w:p w:rsidR="003B4B7C" w:rsidRPr="003C7C91" w:rsidRDefault="003B4B7C" w:rsidP="000615BA">
      <w:pPr>
        <w:spacing w:line="230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готовит в пределах своей компетенции предложения, подписывает </w:t>
      </w:r>
      <w:r w:rsidRPr="003C7C91">
        <w:rPr>
          <w:sz w:val="26"/>
          <w:szCs w:val="26"/>
        </w:rPr>
        <w:br/>
        <w:t xml:space="preserve">и визирует документы, связанные с деятельностью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;</w:t>
      </w:r>
    </w:p>
    <w:p w:rsidR="003B4B7C" w:rsidRPr="003C7C91" w:rsidRDefault="003B4B7C" w:rsidP="000615BA">
      <w:pPr>
        <w:widowControl/>
        <w:suppressAutoHyphens w:val="0"/>
        <w:overflowPunct/>
        <w:spacing w:line="230" w:lineRule="auto"/>
        <w:ind w:firstLine="567"/>
        <w:jc w:val="both"/>
        <w:textAlignment w:val="auto"/>
        <w:rPr>
          <w:bCs/>
          <w:sz w:val="26"/>
          <w:szCs w:val="26"/>
        </w:rPr>
      </w:pPr>
      <w:r w:rsidRPr="003C7C91">
        <w:rPr>
          <w:bCs/>
          <w:sz w:val="26"/>
          <w:szCs w:val="26"/>
        </w:rPr>
        <w:t xml:space="preserve">осуществляет перспективное и текущее планирование работы </w:t>
      </w:r>
      <w:r w:rsidR="00A60268">
        <w:rPr>
          <w:sz w:val="26"/>
          <w:szCs w:val="26"/>
        </w:rPr>
        <w:t>Инспекции</w:t>
      </w:r>
      <w:r w:rsidRPr="003C7C91">
        <w:rPr>
          <w:bCs/>
          <w:sz w:val="26"/>
          <w:szCs w:val="26"/>
        </w:rPr>
        <w:t>;</w:t>
      </w:r>
    </w:p>
    <w:p w:rsidR="003B4B7C" w:rsidRPr="003C7C91" w:rsidRDefault="003B4B7C" w:rsidP="000615BA">
      <w:pPr>
        <w:widowControl/>
        <w:suppressAutoHyphens w:val="0"/>
        <w:overflowPunct/>
        <w:autoSpaceDE/>
        <w:autoSpaceDN/>
        <w:adjustRightInd/>
        <w:spacing w:line="230" w:lineRule="auto"/>
        <w:ind w:firstLine="567"/>
        <w:jc w:val="both"/>
        <w:textAlignment w:val="auto"/>
        <w:rPr>
          <w:bCs/>
          <w:sz w:val="26"/>
          <w:szCs w:val="26"/>
        </w:rPr>
      </w:pPr>
      <w:r w:rsidRPr="003C7C91">
        <w:rPr>
          <w:bCs/>
          <w:sz w:val="26"/>
          <w:szCs w:val="26"/>
        </w:rPr>
        <w:lastRenderedPageBreak/>
        <w:t xml:space="preserve">осуществляет иные полномочия и поручения (указания) </w:t>
      </w:r>
      <w:r w:rsidR="004E5037">
        <w:rPr>
          <w:bCs/>
          <w:sz w:val="26"/>
          <w:szCs w:val="26"/>
        </w:rPr>
        <w:t xml:space="preserve">начальника </w:t>
      </w:r>
      <w:r w:rsidR="00A60268">
        <w:rPr>
          <w:bCs/>
          <w:sz w:val="26"/>
          <w:szCs w:val="26"/>
        </w:rPr>
        <w:t>УФСИН</w:t>
      </w:r>
      <w:r w:rsidRPr="003C7C91">
        <w:rPr>
          <w:bCs/>
          <w:sz w:val="26"/>
          <w:szCs w:val="26"/>
        </w:rPr>
        <w:t>, его заместителей (в соответствии с распределени</w:t>
      </w:r>
      <w:r w:rsidR="004E5037">
        <w:rPr>
          <w:bCs/>
          <w:sz w:val="26"/>
          <w:szCs w:val="26"/>
        </w:rPr>
        <w:t>ем обязанностей)</w:t>
      </w:r>
      <w:r w:rsidR="00A60268">
        <w:rPr>
          <w:bCs/>
          <w:sz w:val="26"/>
          <w:szCs w:val="26"/>
        </w:rPr>
        <w:t>.</w:t>
      </w:r>
    </w:p>
    <w:p w:rsidR="003B4B7C" w:rsidRPr="003C7C91" w:rsidRDefault="003B4B7C" w:rsidP="000615BA">
      <w:pPr>
        <w:widowControl/>
        <w:suppressAutoHyphens w:val="0"/>
        <w:overflowPunct/>
        <w:autoSpaceDE/>
        <w:autoSpaceDN/>
        <w:adjustRightInd/>
        <w:spacing w:line="230" w:lineRule="auto"/>
        <w:ind w:firstLine="567"/>
        <w:jc w:val="both"/>
        <w:textAlignment w:val="auto"/>
        <w:rPr>
          <w:sz w:val="26"/>
          <w:szCs w:val="26"/>
        </w:rPr>
      </w:pPr>
      <w:r w:rsidRPr="003C7C91">
        <w:rPr>
          <w:sz w:val="26"/>
          <w:szCs w:val="26"/>
        </w:rPr>
        <w:t xml:space="preserve">20. Начальник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 xml:space="preserve"> вносит в установленном порядке предложения начальнику </w:t>
      </w:r>
      <w:r w:rsidR="00A60268">
        <w:rPr>
          <w:sz w:val="26"/>
          <w:szCs w:val="26"/>
        </w:rPr>
        <w:t>УФСИН</w:t>
      </w:r>
      <w:r w:rsidRPr="003C7C91">
        <w:rPr>
          <w:sz w:val="26"/>
          <w:szCs w:val="26"/>
        </w:rPr>
        <w:t>:</w:t>
      </w:r>
    </w:p>
    <w:p w:rsidR="003B4B7C" w:rsidRPr="003C7C91" w:rsidRDefault="004E5037" w:rsidP="000615BA">
      <w:pPr>
        <w:tabs>
          <w:tab w:val="left" w:pos="1560"/>
        </w:tabs>
        <w:spacing w:line="23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 назначении работников</w:t>
      </w:r>
      <w:r w:rsidR="003B4B7C" w:rsidRPr="003C7C91">
        <w:rPr>
          <w:sz w:val="26"/>
          <w:szCs w:val="26"/>
        </w:rPr>
        <w:t xml:space="preserve"> </w:t>
      </w:r>
      <w:r w:rsidR="00A60268">
        <w:rPr>
          <w:sz w:val="26"/>
          <w:szCs w:val="26"/>
        </w:rPr>
        <w:t>Инспекции</w:t>
      </w:r>
      <w:r w:rsidR="003B4B7C" w:rsidRPr="003C7C91">
        <w:rPr>
          <w:sz w:val="26"/>
          <w:szCs w:val="26"/>
        </w:rPr>
        <w:t xml:space="preserve"> на должности, их перемещении </w:t>
      </w:r>
      <w:r w:rsidR="003B4B7C" w:rsidRPr="003C7C91">
        <w:rPr>
          <w:sz w:val="26"/>
          <w:szCs w:val="26"/>
        </w:rPr>
        <w:br/>
        <w:t xml:space="preserve">и освобождении от должности, о награждении и поощрении, присвоении первых </w:t>
      </w:r>
      <w:r w:rsidR="003B4B7C" w:rsidRPr="003C7C91">
        <w:rPr>
          <w:sz w:val="26"/>
          <w:szCs w:val="26"/>
        </w:rPr>
        <w:br/>
        <w:t>и очередных специальных званий начальствующего состава, наложении дисциплинарных взысканий;</w:t>
      </w:r>
    </w:p>
    <w:p w:rsidR="003B4B7C" w:rsidRPr="003C7C91" w:rsidRDefault="003B4B7C" w:rsidP="000615BA">
      <w:pPr>
        <w:tabs>
          <w:tab w:val="left" w:pos="993"/>
        </w:tabs>
        <w:spacing w:line="230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о командировании </w:t>
      </w:r>
      <w:r w:rsidR="004E5037">
        <w:rPr>
          <w:sz w:val="26"/>
          <w:szCs w:val="26"/>
        </w:rPr>
        <w:t xml:space="preserve">работников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 xml:space="preserve"> для решения вопросов, касающихся служебной деятельности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;</w:t>
      </w:r>
    </w:p>
    <w:p w:rsidR="003B4B7C" w:rsidRPr="003C7C91" w:rsidRDefault="003B4B7C" w:rsidP="000615BA">
      <w:pPr>
        <w:pStyle w:val="ConsPlusNormal"/>
        <w:widowControl/>
        <w:tabs>
          <w:tab w:val="left" w:pos="1560"/>
        </w:tabs>
        <w:spacing w:line="230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по иным вопросам</w:t>
      </w:r>
      <w:r w:rsidRPr="003C7C91">
        <w:rPr>
          <w:bCs/>
          <w:sz w:val="26"/>
          <w:szCs w:val="26"/>
        </w:rPr>
        <w:t xml:space="preserve">, </w:t>
      </w:r>
      <w:r w:rsidRPr="003C7C91">
        <w:rPr>
          <w:sz w:val="26"/>
          <w:szCs w:val="26"/>
        </w:rPr>
        <w:t xml:space="preserve">отнесенным к компетенции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.</w:t>
      </w:r>
    </w:p>
    <w:p w:rsidR="004E5037" w:rsidRDefault="003B4B7C" w:rsidP="000615BA">
      <w:pPr>
        <w:widowControl/>
        <w:suppressAutoHyphens w:val="0"/>
        <w:overflowPunct/>
        <w:autoSpaceDE/>
        <w:autoSpaceDN/>
        <w:adjustRightInd/>
        <w:spacing w:line="230" w:lineRule="auto"/>
        <w:ind w:firstLine="567"/>
        <w:jc w:val="both"/>
        <w:textAlignment w:val="auto"/>
        <w:rPr>
          <w:sz w:val="26"/>
          <w:szCs w:val="26"/>
        </w:rPr>
      </w:pPr>
      <w:r w:rsidRPr="003C7C91">
        <w:rPr>
          <w:sz w:val="26"/>
          <w:szCs w:val="26"/>
        </w:rPr>
        <w:t xml:space="preserve">21. Начальник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 xml:space="preserve"> вносит начальнику </w:t>
      </w:r>
      <w:r w:rsidR="00A60268">
        <w:rPr>
          <w:sz w:val="26"/>
          <w:szCs w:val="26"/>
        </w:rPr>
        <w:t>УФСИН</w:t>
      </w:r>
      <w:r w:rsidRPr="003C7C91">
        <w:rPr>
          <w:sz w:val="26"/>
          <w:szCs w:val="26"/>
        </w:rPr>
        <w:t xml:space="preserve"> предложения по согласованию в пределах своей комп</w:t>
      </w:r>
      <w:r w:rsidR="004E5037">
        <w:rPr>
          <w:sz w:val="26"/>
          <w:szCs w:val="26"/>
        </w:rPr>
        <w:t xml:space="preserve">етенции в установленном порядке </w:t>
      </w:r>
      <w:r w:rsidRPr="003C7C91">
        <w:rPr>
          <w:sz w:val="26"/>
          <w:szCs w:val="26"/>
        </w:rPr>
        <w:t xml:space="preserve">назначения на должность и освобождение от должности </w:t>
      </w:r>
      <w:r w:rsidR="004E5037">
        <w:rPr>
          <w:sz w:val="26"/>
          <w:szCs w:val="26"/>
        </w:rPr>
        <w:t xml:space="preserve">сотрудников </w:t>
      </w:r>
      <w:r w:rsidR="00A60268">
        <w:rPr>
          <w:sz w:val="26"/>
          <w:szCs w:val="26"/>
        </w:rPr>
        <w:t>УФСИН</w:t>
      </w:r>
      <w:r w:rsidR="004E5037">
        <w:rPr>
          <w:sz w:val="26"/>
          <w:szCs w:val="26"/>
        </w:rPr>
        <w:t xml:space="preserve"> и учреждений, подведомственных </w:t>
      </w:r>
      <w:r w:rsidR="00A60268">
        <w:rPr>
          <w:sz w:val="26"/>
          <w:szCs w:val="26"/>
        </w:rPr>
        <w:t>УФСИН</w:t>
      </w:r>
      <w:r w:rsidR="004E5037">
        <w:rPr>
          <w:sz w:val="26"/>
          <w:szCs w:val="26"/>
        </w:rPr>
        <w:t>, из числа старшего и среднего начальствующего состава.</w:t>
      </w:r>
    </w:p>
    <w:p w:rsidR="003B4B7C" w:rsidRPr="003C7C91" w:rsidRDefault="003B4B7C" w:rsidP="000615BA">
      <w:pPr>
        <w:tabs>
          <w:tab w:val="num" w:pos="709"/>
        </w:tabs>
        <w:suppressAutoHyphens w:val="0"/>
        <w:overflowPunct/>
        <w:spacing w:line="245" w:lineRule="auto"/>
        <w:ind w:firstLine="567"/>
        <w:jc w:val="both"/>
        <w:textAlignment w:val="auto"/>
        <w:rPr>
          <w:sz w:val="26"/>
          <w:szCs w:val="26"/>
        </w:rPr>
      </w:pPr>
      <w:r w:rsidRPr="003C7C91">
        <w:rPr>
          <w:sz w:val="26"/>
          <w:szCs w:val="26"/>
        </w:rPr>
        <w:t xml:space="preserve">22. Начальник </w:t>
      </w:r>
      <w:r w:rsidR="00A60268">
        <w:rPr>
          <w:sz w:val="26"/>
          <w:szCs w:val="26"/>
        </w:rPr>
        <w:t>Инспекции</w:t>
      </w:r>
      <w:r w:rsidR="004E5037">
        <w:rPr>
          <w:sz w:val="26"/>
          <w:szCs w:val="26"/>
        </w:rPr>
        <w:t xml:space="preserve"> </w:t>
      </w:r>
      <w:r w:rsidRPr="003C7C91">
        <w:rPr>
          <w:sz w:val="26"/>
          <w:szCs w:val="26"/>
        </w:rPr>
        <w:t>имеет право:</w:t>
      </w:r>
    </w:p>
    <w:p w:rsidR="003B4B7C" w:rsidRPr="003C7C91" w:rsidRDefault="003B4B7C" w:rsidP="000615BA">
      <w:pPr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представлять по поручению руководства интересы </w:t>
      </w:r>
      <w:r w:rsidR="00A60268">
        <w:rPr>
          <w:sz w:val="26"/>
          <w:szCs w:val="26"/>
        </w:rPr>
        <w:t xml:space="preserve">УФСИН </w:t>
      </w:r>
      <w:r w:rsidRPr="003C7C91">
        <w:rPr>
          <w:sz w:val="26"/>
          <w:szCs w:val="26"/>
        </w:rPr>
        <w:t xml:space="preserve">в органах государственной власти, субъектах Российской Федерации по вопросам, входящим в компетенцию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;</w:t>
      </w:r>
    </w:p>
    <w:p w:rsidR="003B4B7C" w:rsidRPr="003C7C91" w:rsidRDefault="003B4B7C" w:rsidP="000615BA">
      <w:pPr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представлять интересы </w:t>
      </w:r>
      <w:r w:rsidR="00A60268">
        <w:rPr>
          <w:sz w:val="26"/>
          <w:szCs w:val="26"/>
        </w:rPr>
        <w:t>УФСИН</w:t>
      </w:r>
      <w:r w:rsidRPr="003C7C91">
        <w:rPr>
          <w:sz w:val="26"/>
          <w:szCs w:val="26"/>
        </w:rPr>
        <w:t xml:space="preserve"> в судах общей юрисдикции</w:t>
      </w:r>
      <w:r w:rsidR="00A60268">
        <w:rPr>
          <w:sz w:val="26"/>
          <w:szCs w:val="26"/>
        </w:rPr>
        <w:t xml:space="preserve"> </w:t>
      </w:r>
      <w:r w:rsidRPr="003C7C91">
        <w:rPr>
          <w:sz w:val="26"/>
          <w:szCs w:val="26"/>
        </w:rPr>
        <w:t xml:space="preserve">по вопросам, отнесенным к компетенции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;</w:t>
      </w:r>
    </w:p>
    <w:p w:rsidR="003B4B7C" w:rsidRPr="003C7C91" w:rsidRDefault="003B4B7C" w:rsidP="000615BA">
      <w:pPr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в пределах предоставленных дисциплинарных прав поощрять </w:t>
      </w:r>
      <w:r w:rsidR="004E5037">
        <w:rPr>
          <w:sz w:val="26"/>
          <w:szCs w:val="26"/>
        </w:rPr>
        <w:t xml:space="preserve">работников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 xml:space="preserve"> и налагать на них дисциплинарные взыскания, а также вносить предложения о поощрении </w:t>
      </w:r>
      <w:r w:rsidR="004E5037">
        <w:rPr>
          <w:sz w:val="26"/>
          <w:szCs w:val="26"/>
        </w:rPr>
        <w:t xml:space="preserve">работников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 xml:space="preserve"> и о применении к ним мер дисциплинарного воздействия правами вышестоящего начальника;</w:t>
      </w:r>
    </w:p>
    <w:p w:rsidR="003B4B7C" w:rsidRPr="003C7C91" w:rsidRDefault="003B4B7C" w:rsidP="000615BA">
      <w:pPr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вносить начальнику </w:t>
      </w:r>
      <w:r w:rsidR="00A60268">
        <w:rPr>
          <w:sz w:val="26"/>
          <w:szCs w:val="26"/>
        </w:rPr>
        <w:t>УФСИН</w:t>
      </w:r>
      <w:r w:rsidRPr="003C7C91">
        <w:rPr>
          <w:sz w:val="26"/>
          <w:szCs w:val="26"/>
        </w:rPr>
        <w:t xml:space="preserve"> предложения о назначении</w:t>
      </w:r>
      <w:r w:rsidR="00A60268">
        <w:rPr>
          <w:sz w:val="26"/>
          <w:szCs w:val="26"/>
        </w:rPr>
        <w:t xml:space="preserve"> </w:t>
      </w:r>
      <w:r w:rsidRPr="003C7C91">
        <w:rPr>
          <w:sz w:val="26"/>
          <w:szCs w:val="26"/>
        </w:rPr>
        <w:t xml:space="preserve">на должность, перемещении по службе, продлении предельного возраста пребывания на службе и увольнении со службы сотрудников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;</w:t>
      </w:r>
    </w:p>
    <w:p w:rsidR="003B4B7C" w:rsidRPr="003C7C91" w:rsidRDefault="003B4B7C" w:rsidP="000615BA">
      <w:pPr>
        <w:spacing w:line="245" w:lineRule="auto"/>
        <w:ind w:firstLine="567"/>
        <w:jc w:val="both"/>
        <w:rPr>
          <w:bCs/>
          <w:sz w:val="26"/>
          <w:szCs w:val="26"/>
        </w:rPr>
      </w:pPr>
      <w:r w:rsidRPr="003C7C91">
        <w:rPr>
          <w:bCs/>
          <w:sz w:val="26"/>
          <w:szCs w:val="26"/>
        </w:rPr>
        <w:t>вносить предложения о включе</w:t>
      </w:r>
      <w:r w:rsidR="006F7BFC">
        <w:rPr>
          <w:bCs/>
          <w:sz w:val="26"/>
          <w:szCs w:val="26"/>
        </w:rPr>
        <w:t xml:space="preserve">нии мероприятий в планы работы </w:t>
      </w:r>
      <w:r w:rsidR="00A60268">
        <w:rPr>
          <w:bCs/>
          <w:sz w:val="26"/>
          <w:szCs w:val="26"/>
        </w:rPr>
        <w:t>УФСИН</w:t>
      </w:r>
      <w:r w:rsidRPr="003C7C91">
        <w:rPr>
          <w:bCs/>
          <w:sz w:val="26"/>
          <w:szCs w:val="26"/>
        </w:rPr>
        <w:t>;</w:t>
      </w:r>
    </w:p>
    <w:p w:rsidR="003B4B7C" w:rsidRPr="003C7C91" w:rsidRDefault="003B4B7C" w:rsidP="000615BA">
      <w:pPr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представлять </w:t>
      </w:r>
      <w:r w:rsidR="004E5037">
        <w:rPr>
          <w:sz w:val="26"/>
          <w:szCs w:val="26"/>
        </w:rPr>
        <w:t xml:space="preserve">работников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 xml:space="preserve"> к присвоению очередных специальных званий;</w:t>
      </w:r>
    </w:p>
    <w:p w:rsidR="003B4B7C" w:rsidRPr="003C7C91" w:rsidRDefault="003B4B7C" w:rsidP="000615BA">
      <w:pPr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рассматривать обращения сотрудников </w:t>
      </w:r>
      <w:r w:rsidR="004E5037">
        <w:rPr>
          <w:sz w:val="26"/>
          <w:szCs w:val="26"/>
        </w:rPr>
        <w:t xml:space="preserve">УИС </w:t>
      </w:r>
      <w:r w:rsidRPr="003C7C91">
        <w:rPr>
          <w:sz w:val="26"/>
          <w:szCs w:val="26"/>
        </w:rPr>
        <w:t xml:space="preserve">и граждан по вопросам, отнесенным к компетенции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 xml:space="preserve">, вносить руководству </w:t>
      </w:r>
      <w:r w:rsidR="00A60268">
        <w:rPr>
          <w:sz w:val="26"/>
          <w:szCs w:val="26"/>
        </w:rPr>
        <w:t>УФСИН</w:t>
      </w:r>
      <w:r w:rsidR="004E5037">
        <w:rPr>
          <w:sz w:val="26"/>
          <w:szCs w:val="26"/>
        </w:rPr>
        <w:t xml:space="preserve"> </w:t>
      </w:r>
      <w:r w:rsidRPr="003C7C91">
        <w:rPr>
          <w:sz w:val="26"/>
          <w:szCs w:val="26"/>
        </w:rPr>
        <w:t>проекты ответов по обращениям;</w:t>
      </w:r>
    </w:p>
    <w:p w:rsidR="003B4B7C" w:rsidRPr="003C7C91" w:rsidRDefault="003B4B7C" w:rsidP="000615BA">
      <w:pPr>
        <w:pStyle w:val="ConsPlusNormal"/>
        <w:widowControl/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осуществлять сбор, систематизацию и анализ информации по вопросам, отнесенным к компетенции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;</w:t>
      </w:r>
    </w:p>
    <w:p w:rsidR="003B4B7C" w:rsidRPr="003C7C91" w:rsidRDefault="003B4B7C" w:rsidP="000615BA">
      <w:pPr>
        <w:pStyle w:val="ConsPlusNormal"/>
        <w:widowControl/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разрабатывать самостоятельно и во взаимодействии со структурными подразделениями </w:t>
      </w:r>
      <w:r w:rsidR="00A60268">
        <w:rPr>
          <w:sz w:val="26"/>
          <w:szCs w:val="26"/>
        </w:rPr>
        <w:t>УФСИН</w:t>
      </w:r>
      <w:r w:rsidRPr="003C7C91">
        <w:rPr>
          <w:sz w:val="26"/>
          <w:szCs w:val="26"/>
        </w:rPr>
        <w:t xml:space="preserve"> предложения о совершенствовании работы учреждений и органов УИС по вопросам, относящимся к компетенции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;</w:t>
      </w:r>
    </w:p>
    <w:p w:rsidR="003B4B7C" w:rsidRPr="003C7C91" w:rsidRDefault="003B4B7C" w:rsidP="000615BA">
      <w:pPr>
        <w:pStyle w:val="ConsPlusNormal"/>
        <w:widowControl/>
        <w:spacing w:line="245" w:lineRule="auto"/>
        <w:ind w:firstLine="567"/>
        <w:jc w:val="both"/>
        <w:rPr>
          <w:sz w:val="26"/>
          <w:szCs w:val="26"/>
        </w:rPr>
      </w:pPr>
      <w:proofErr w:type="gramStart"/>
      <w:r w:rsidRPr="003C7C91">
        <w:rPr>
          <w:sz w:val="26"/>
          <w:szCs w:val="26"/>
        </w:rPr>
        <w:t xml:space="preserve">участвовать в установленном порядке в подготовке запросов </w:t>
      </w:r>
      <w:r w:rsidRPr="003C7C91">
        <w:rPr>
          <w:sz w:val="26"/>
          <w:szCs w:val="26"/>
        </w:rPr>
        <w:br/>
        <w:t xml:space="preserve">в федеральные органы исполнительной власти, уполномоченные осуществлять </w:t>
      </w:r>
      <w:r w:rsidRPr="003C7C91">
        <w:rPr>
          <w:sz w:val="26"/>
          <w:szCs w:val="26"/>
        </w:rPr>
        <w:br/>
        <w:t xml:space="preserve">оперативно-розыскную деятельность в соответствии с Федеральным законом </w:t>
      </w:r>
      <w:r w:rsidRPr="003C7C91">
        <w:rPr>
          <w:sz w:val="26"/>
          <w:szCs w:val="26"/>
        </w:rPr>
        <w:br/>
        <w:t xml:space="preserve">от 12.08.1995 № 144-ФЗ «Об оперативно-розыскной деятельности»,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органов исполнительной власти, органы местного самоуправления, на предприятия, в организации и общественные объединения об </w:t>
      </w:r>
      <w:r w:rsidRPr="003C7C91">
        <w:rPr>
          <w:sz w:val="26"/>
          <w:szCs w:val="26"/>
        </w:rPr>
        <w:lastRenderedPageBreak/>
        <w:t>имеющихся у них</w:t>
      </w:r>
      <w:proofErr w:type="gramEnd"/>
      <w:r w:rsidRPr="003C7C91">
        <w:rPr>
          <w:sz w:val="26"/>
          <w:szCs w:val="26"/>
        </w:rPr>
        <w:t xml:space="preserve"> </w:t>
      </w:r>
      <w:proofErr w:type="gramStart"/>
      <w:r w:rsidRPr="003C7C91">
        <w:rPr>
          <w:sz w:val="26"/>
          <w:szCs w:val="26"/>
        </w:rPr>
        <w:t>сведениях о доходах, об имуществе и обязательствах имущественного характера гражданина, работника УИС, его супруги (супруга) и несовершеннолетних детей, о достоверности и полноте сведений, представленных гражданином</w:t>
      </w:r>
      <w:r w:rsidR="00A60268">
        <w:rPr>
          <w:sz w:val="26"/>
          <w:szCs w:val="26"/>
        </w:rPr>
        <w:t xml:space="preserve"> </w:t>
      </w:r>
      <w:r w:rsidRPr="003C7C91">
        <w:rPr>
          <w:sz w:val="26"/>
          <w:szCs w:val="26"/>
        </w:rPr>
        <w:t>в соответствии с нормативными правовыми актами Российской Федерации, а также о соблюдении работниками УИС требований к служебному поведению;</w:t>
      </w:r>
      <w:proofErr w:type="gramEnd"/>
    </w:p>
    <w:p w:rsidR="003B4B7C" w:rsidRPr="003C7C91" w:rsidRDefault="003B4B7C" w:rsidP="000615BA">
      <w:pPr>
        <w:pStyle w:val="ConsPlusNormal"/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представлять дополнительные сведения в аттестационную комиссию </w:t>
      </w:r>
      <w:r w:rsidR="00A60268">
        <w:rPr>
          <w:sz w:val="26"/>
          <w:szCs w:val="26"/>
        </w:rPr>
        <w:t>УФСИН</w:t>
      </w:r>
      <w:r w:rsidRPr="003C7C91">
        <w:rPr>
          <w:sz w:val="26"/>
          <w:szCs w:val="26"/>
        </w:rPr>
        <w:t xml:space="preserve"> по соблюдению требований к служебному поведению сотрудников УИС и урег</w:t>
      </w:r>
      <w:r w:rsidR="004E5037">
        <w:rPr>
          <w:sz w:val="26"/>
          <w:szCs w:val="26"/>
        </w:rPr>
        <w:t>улированию конфликта интересов</w:t>
      </w:r>
      <w:r w:rsidRPr="003C7C91">
        <w:rPr>
          <w:sz w:val="26"/>
          <w:szCs w:val="26"/>
        </w:rPr>
        <w:t>;</w:t>
      </w:r>
    </w:p>
    <w:p w:rsidR="003B4B7C" w:rsidRPr="003C7C91" w:rsidRDefault="003B4B7C" w:rsidP="000615BA">
      <w:pPr>
        <w:pStyle w:val="ConsPlusNormal"/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проводить беседы с гражданами, работниками УИС по вопросам, входящим </w:t>
      </w:r>
      <w:r w:rsidRPr="003C7C91">
        <w:rPr>
          <w:sz w:val="26"/>
          <w:szCs w:val="26"/>
        </w:rPr>
        <w:br/>
        <w:t xml:space="preserve">в компетенцию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;</w:t>
      </w:r>
    </w:p>
    <w:p w:rsidR="003B4B7C" w:rsidRDefault="003B4B7C" w:rsidP="000615BA">
      <w:pPr>
        <w:pStyle w:val="ConsPlusNormal"/>
        <w:spacing w:line="245" w:lineRule="auto"/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>получать от граждан, работников УИС пояснения по рассматриваемым материалам.</w:t>
      </w:r>
    </w:p>
    <w:p w:rsidR="00A60268" w:rsidRDefault="00A60268" w:rsidP="009B68AE">
      <w:pPr>
        <w:jc w:val="center"/>
        <w:rPr>
          <w:b/>
          <w:bCs/>
          <w:sz w:val="26"/>
          <w:szCs w:val="26"/>
        </w:rPr>
      </w:pPr>
    </w:p>
    <w:p w:rsidR="003B4B7C" w:rsidRPr="003C7C91" w:rsidRDefault="003B4B7C" w:rsidP="009B68AE">
      <w:pPr>
        <w:jc w:val="center"/>
        <w:rPr>
          <w:b/>
          <w:sz w:val="26"/>
          <w:szCs w:val="26"/>
        </w:rPr>
      </w:pPr>
      <w:r w:rsidRPr="003C7C91">
        <w:rPr>
          <w:b/>
          <w:bCs/>
          <w:sz w:val="26"/>
          <w:szCs w:val="26"/>
          <w:lang w:val="en-US"/>
        </w:rPr>
        <w:t>VII</w:t>
      </w:r>
      <w:r w:rsidRPr="003C7C91">
        <w:rPr>
          <w:b/>
          <w:bCs/>
          <w:sz w:val="26"/>
          <w:szCs w:val="26"/>
        </w:rPr>
        <w:t>. </w:t>
      </w:r>
      <w:r w:rsidRPr="003C7C91">
        <w:rPr>
          <w:b/>
          <w:sz w:val="26"/>
          <w:szCs w:val="26"/>
        </w:rPr>
        <w:t>Взаимоотношения с другими структурными подразделениями</w:t>
      </w:r>
    </w:p>
    <w:p w:rsidR="003B4B7C" w:rsidRPr="003C7C91" w:rsidRDefault="003B4B7C" w:rsidP="009B68AE">
      <w:pPr>
        <w:jc w:val="center"/>
        <w:rPr>
          <w:b/>
          <w:sz w:val="26"/>
          <w:szCs w:val="26"/>
        </w:rPr>
      </w:pPr>
    </w:p>
    <w:p w:rsidR="003B4B7C" w:rsidRPr="003C7C91" w:rsidRDefault="003B4B7C" w:rsidP="00A60268">
      <w:pPr>
        <w:tabs>
          <w:tab w:val="num" w:pos="851"/>
        </w:tabs>
        <w:suppressAutoHyphens w:val="0"/>
        <w:overflowPunct/>
        <w:ind w:firstLine="567"/>
        <w:jc w:val="both"/>
        <w:textAlignment w:val="auto"/>
        <w:rPr>
          <w:sz w:val="26"/>
          <w:szCs w:val="26"/>
        </w:rPr>
      </w:pPr>
      <w:r w:rsidRPr="003C7C91">
        <w:rPr>
          <w:sz w:val="26"/>
          <w:szCs w:val="26"/>
        </w:rPr>
        <w:t xml:space="preserve">23. В целях реализации возложенных на </w:t>
      </w:r>
      <w:r w:rsidR="006F7BFC">
        <w:rPr>
          <w:sz w:val="26"/>
          <w:szCs w:val="26"/>
        </w:rPr>
        <w:t>не</w:t>
      </w:r>
      <w:r w:rsidR="00A60268">
        <w:rPr>
          <w:sz w:val="26"/>
          <w:szCs w:val="26"/>
        </w:rPr>
        <w:t>е</w:t>
      </w:r>
      <w:r w:rsidRPr="003C7C91">
        <w:rPr>
          <w:sz w:val="26"/>
          <w:szCs w:val="26"/>
        </w:rPr>
        <w:t xml:space="preserve"> задач и функций </w:t>
      </w:r>
      <w:r w:rsidR="00A60268">
        <w:rPr>
          <w:sz w:val="26"/>
          <w:szCs w:val="26"/>
        </w:rPr>
        <w:t>Инспекция</w:t>
      </w:r>
      <w:r w:rsidRPr="003C7C91">
        <w:rPr>
          <w:sz w:val="26"/>
          <w:szCs w:val="26"/>
        </w:rPr>
        <w:t>:</w:t>
      </w:r>
    </w:p>
    <w:p w:rsidR="003B4B7C" w:rsidRPr="003C7C91" w:rsidRDefault="003B4B7C" w:rsidP="00A60268">
      <w:pPr>
        <w:tabs>
          <w:tab w:val="num" w:pos="851"/>
        </w:tabs>
        <w:suppressAutoHyphens w:val="0"/>
        <w:overflowPunct/>
        <w:ind w:firstLine="567"/>
        <w:jc w:val="both"/>
        <w:textAlignment w:val="auto"/>
        <w:rPr>
          <w:sz w:val="26"/>
          <w:szCs w:val="26"/>
        </w:rPr>
      </w:pPr>
      <w:r w:rsidRPr="003C7C91">
        <w:rPr>
          <w:sz w:val="26"/>
          <w:szCs w:val="26"/>
        </w:rPr>
        <w:t xml:space="preserve">взаимодействует с другими </w:t>
      </w:r>
      <w:r w:rsidR="004E5037">
        <w:rPr>
          <w:sz w:val="26"/>
          <w:szCs w:val="26"/>
        </w:rPr>
        <w:t xml:space="preserve">структурными подразделениями </w:t>
      </w:r>
      <w:r w:rsidR="00A60268">
        <w:rPr>
          <w:sz w:val="26"/>
          <w:szCs w:val="26"/>
        </w:rPr>
        <w:t>УФСИН</w:t>
      </w:r>
      <w:r w:rsidRPr="003C7C91">
        <w:rPr>
          <w:sz w:val="26"/>
          <w:szCs w:val="26"/>
        </w:rPr>
        <w:t>, кадровыми подразделениями</w:t>
      </w:r>
      <w:r w:rsidR="004E5037">
        <w:rPr>
          <w:sz w:val="26"/>
          <w:szCs w:val="26"/>
        </w:rPr>
        <w:t xml:space="preserve">, </w:t>
      </w:r>
      <w:r w:rsidR="00434B38">
        <w:rPr>
          <w:sz w:val="26"/>
          <w:szCs w:val="26"/>
        </w:rPr>
        <w:t xml:space="preserve">подразделениями </w:t>
      </w:r>
      <w:r w:rsidRPr="003C7C91">
        <w:rPr>
          <w:sz w:val="26"/>
          <w:szCs w:val="26"/>
        </w:rPr>
        <w:t>общественных организаций, религиозных объединений, средств массовой информации, а также федеральных органов государственной власти, органов государственной власти субъектов Российской Федерации и органов местного самоуправления, структурными подразделениями ФСИН России, учреждениями, непосредственно подчиненными ФСИН России и</w:t>
      </w:r>
      <w:r w:rsidRPr="003C7C91">
        <w:rPr>
          <w:bCs/>
          <w:sz w:val="26"/>
          <w:szCs w:val="26"/>
        </w:rPr>
        <w:t xml:space="preserve"> территориальными органами ФСИН России</w:t>
      </w:r>
      <w:r w:rsidRPr="003C7C91">
        <w:rPr>
          <w:sz w:val="26"/>
          <w:szCs w:val="26"/>
        </w:rPr>
        <w:t>;</w:t>
      </w:r>
    </w:p>
    <w:p w:rsidR="003B4B7C" w:rsidRPr="003C7C91" w:rsidRDefault="003B4B7C" w:rsidP="00A60268">
      <w:pPr>
        <w:tabs>
          <w:tab w:val="num" w:pos="709"/>
        </w:tabs>
        <w:ind w:firstLine="567"/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представляет по поручению руководства </w:t>
      </w:r>
      <w:r w:rsidR="00A60268">
        <w:rPr>
          <w:sz w:val="26"/>
          <w:szCs w:val="26"/>
        </w:rPr>
        <w:t>УФСИН</w:t>
      </w:r>
      <w:r w:rsidR="00434B38">
        <w:rPr>
          <w:sz w:val="26"/>
          <w:szCs w:val="26"/>
        </w:rPr>
        <w:t xml:space="preserve"> </w:t>
      </w:r>
      <w:r w:rsidRPr="003C7C91">
        <w:rPr>
          <w:sz w:val="26"/>
          <w:szCs w:val="26"/>
        </w:rPr>
        <w:t xml:space="preserve">интересы </w:t>
      </w:r>
      <w:r w:rsidR="00434B38">
        <w:rPr>
          <w:sz w:val="26"/>
          <w:szCs w:val="26"/>
        </w:rPr>
        <w:t>территориального органа</w:t>
      </w:r>
      <w:r w:rsidRPr="003C7C91">
        <w:rPr>
          <w:sz w:val="26"/>
          <w:szCs w:val="26"/>
        </w:rPr>
        <w:t xml:space="preserve">, в пределах компетенции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>,</w:t>
      </w:r>
      <w:r w:rsidR="00A60268">
        <w:rPr>
          <w:sz w:val="26"/>
          <w:szCs w:val="26"/>
        </w:rPr>
        <w:t xml:space="preserve"> </w:t>
      </w:r>
      <w:r w:rsidRPr="003C7C91">
        <w:rPr>
          <w:sz w:val="26"/>
          <w:szCs w:val="26"/>
        </w:rPr>
        <w:t xml:space="preserve">при взаимодействии с </w:t>
      </w:r>
      <w:r w:rsidR="00434B38">
        <w:rPr>
          <w:sz w:val="26"/>
          <w:szCs w:val="26"/>
        </w:rPr>
        <w:t>учреждениями и органами УИС.</w:t>
      </w:r>
    </w:p>
    <w:p w:rsidR="003B4B7C" w:rsidRPr="003C7C91" w:rsidRDefault="003B4B7C" w:rsidP="009B68AE">
      <w:pPr>
        <w:widowControl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z w:val="26"/>
          <w:szCs w:val="26"/>
        </w:rPr>
      </w:pPr>
    </w:p>
    <w:p w:rsidR="003B4B7C" w:rsidRPr="003C7C91" w:rsidRDefault="003B4B7C" w:rsidP="009B68AE">
      <w:pPr>
        <w:ind w:firstLine="709"/>
        <w:jc w:val="center"/>
        <w:outlineLvl w:val="0"/>
        <w:rPr>
          <w:sz w:val="26"/>
          <w:szCs w:val="26"/>
        </w:rPr>
      </w:pPr>
      <w:r w:rsidRPr="003C7C91">
        <w:rPr>
          <w:b/>
          <w:bCs/>
          <w:sz w:val="26"/>
          <w:szCs w:val="26"/>
          <w:lang w:val="en-US"/>
        </w:rPr>
        <w:t>V</w:t>
      </w:r>
      <w:r w:rsidRPr="003C7C91">
        <w:rPr>
          <w:b/>
          <w:bCs/>
          <w:sz w:val="26"/>
          <w:szCs w:val="26"/>
        </w:rPr>
        <w:t>I</w:t>
      </w:r>
      <w:r w:rsidRPr="003C7C91">
        <w:rPr>
          <w:b/>
          <w:bCs/>
          <w:sz w:val="26"/>
          <w:szCs w:val="26"/>
          <w:lang w:val="en-US"/>
        </w:rPr>
        <w:t>I</w:t>
      </w:r>
      <w:r w:rsidRPr="003C7C91">
        <w:rPr>
          <w:b/>
          <w:bCs/>
          <w:sz w:val="26"/>
          <w:szCs w:val="26"/>
        </w:rPr>
        <w:t>I. Ответственность</w:t>
      </w:r>
    </w:p>
    <w:p w:rsidR="003B4B7C" w:rsidRPr="003C7C91" w:rsidRDefault="003B4B7C" w:rsidP="009B68AE">
      <w:pPr>
        <w:tabs>
          <w:tab w:val="num" w:pos="993"/>
        </w:tabs>
        <w:jc w:val="both"/>
        <w:rPr>
          <w:sz w:val="26"/>
          <w:szCs w:val="26"/>
        </w:rPr>
      </w:pPr>
    </w:p>
    <w:p w:rsidR="003B4B7C" w:rsidRPr="003C7C91" w:rsidRDefault="003B4B7C" w:rsidP="009B68AE">
      <w:pPr>
        <w:pStyle w:val="ConsPlusNormal"/>
        <w:widowControl/>
        <w:tabs>
          <w:tab w:val="num" w:pos="1134"/>
        </w:tabs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24. Ответственность </w:t>
      </w:r>
      <w:r w:rsidR="00434B38">
        <w:rPr>
          <w:sz w:val="26"/>
          <w:szCs w:val="26"/>
        </w:rPr>
        <w:t xml:space="preserve">работников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 xml:space="preserve"> устанавливается действующим законодательством и должностными инструкциями.</w:t>
      </w:r>
    </w:p>
    <w:p w:rsidR="003B4B7C" w:rsidRPr="003C7C91" w:rsidRDefault="003B4B7C" w:rsidP="009B68AE">
      <w:pPr>
        <w:pStyle w:val="ConsPlusNormal"/>
        <w:widowControl/>
        <w:tabs>
          <w:tab w:val="num" w:pos="1134"/>
        </w:tabs>
        <w:jc w:val="both"/>
        <w:rPr>
          <w:sz w:val="26"/>
          <w:szCs w:val="26"/>
        </w:rPr>
      </w:pPr>
      <w:r w:rsidRPr="003C7C91">
        <w:rPr>
          <w:sz w:val="26"/>
          <w:szCs w:val="26"/>
        </w:rPr>
        <w:t>Степень ответственности устанавливается в соответствии с действующим законодательством Российской Федерации.</w:t>
      </w:r>
    </w:p>
    <w:p w:rsidR="003B4B7C" w:rsidRPr="003C7C91" w:rsidRDefault="003B4B7C" w:rsidP="009B68AE">
      <w:pPr>
        <w:pStyle w:val="ConsPlusNormal"/>
        <w:widowControl/>
        <w:tabs>
          <w:tab w:val="num" w:pos="1134"/>
        </w:tabs>
        <w:jc w:val="both"/>
        <w:rPr>
          <w:sz w:val="26"/>
          <w:szCs w:val="26"/>
        </w:rPr>
      </w:pPr>
      <w:r w:rsidRPr="003C7C91">
        <w:rPr>
          <w:sz w:val="26"/>
          <w:szCs w:val="26"/>
        </w:rPr>
        <w:t>25. </w:t>
      </w:r>
      <w:r w:rsidR="00434B38">
        <w:rPr>
          <w:sz w:val="26"/>
          <w:szCs w:val="26"/>
        </w:rPr>
        <w:t xml:space="preserve">Работники </w:t>
      </w:r>
      <w:r w:rsidR="00A60268">
        <w:rPr>
          <w:sz w:val="26"/>
          <w:szCs w:val="26"/>
        </w:rPr>
        <w:t>Инспекции</w:t>
      </w:r>
      <w:r w:rsidRPr="003C7C91">
        <w:rPr>
          <w:sz w:val="26"/>
          <w:szCs w:val="26"/>
        </w:rPr>
        <w:t xml:space="preserve"> несут персональную ответственность </w:t>
      </w:r>
      <w:proofErr w:type="gramStart"/>
      <w:r w:rsidRPr="003C7C91">
        <w:rPr>
          <w:sz w:val="26"/>
          <w:szCs w:val="26"/>
        </w:rPr>
        <w:t>за</w:t>
      </w:r>
      <w:proofErr w:type="gramEnd"/>
      <w:r w:rsidRPr="003C7C91">
        <w:rPr>
          <w:sz w:val="26"/>
          <w:szCs w:val="26"/>
        </w:rPr>
        <w:t>:</w:t>
      </w:r>
    </w:p>
    <w:p w:rsidR="003B4B7C" w:rsidRPr="003C7C91" w:rsidRDefault="003B4B7C" w:rsidP="009B68AE">
      <w:pPr>
        <w:pStyle w:val="ConsPlusNormal"/>
        <w:widowControl/>
        <w:tabs>
          <w:tab w:val="num" w:pos="1134"/>
        </w:tabs>
        <w:jc w:val="both"/>
        <w:rPr>
          <w:sz w:val="26"/>
          <w:szCs w:val="26"/>
        </w:rPr>
      </w:pPr>
      <w:r w:rsidRPr="003C7C91">
        <w:rPr>
          <w:sz w:val="26"/>
          <w:szCs w:val="26"/>
        </w:rPr>
        <w:t>выполнение возложенных на них обязанностей;</w:t>
      </w:r>
    </w:p>
    <w:p w:rsidR="003B4B7C" w:rsidRPr="003C7C91" w:rsidRDefault="003B4B7C" w:rsidP="009B68AE">
      <w:pPr>
        <w:pStyle w:val="ConsPlusNormal"/>
        <w:widowControl/>
        <w:tabs>
          <w:tab w:val="num" w:pos="1134"/>
        </w:tabs>
        <w:jc w:val="both"/>
        <w:rPr>
          <w:sz w:val="26"/>
          <w:szCs w:val="26"/>
        </w:rPr>
      </w:pPr>
      <w:r w:rsidRPr="003C7C91">
        <w:rPr>
          <w:sz w:val="26"/>
          <w:szCs w:val="26"/>
        </w:rPr>
        <w:t>своевременное исполнение поручений;</w:t>
      </w:r>
    </w:p>
    <w:p w:rsidR="003B4B7C" w:rsidRPr="003C7C91" w:rsidRDefault="003B4B7C" w:rsidP="009B68AE">
      <w:pPr>
        <w:pStyle w:val="ConsPlusNormal"/>
        <w:widowControl/>
        <w:tabs>
          <w:tab w:val="num" w:pos="1134"/>
        </w:tabs>
        <w:jc w:val="both"/>
        <w:rPr>
          <w:sz w:val="26"/>
          <w:szCs w:val="26"/>
        </w:rPr>
      </w:pPr>
      <w:r w:rsidRPr="003C7C91">
        <w:rPr>
          <w:sz w:val="26"/>
          <w:szCs w:val="26"/>
        </w:rPr>
        <w:t>соответствие разрабатываемых и визируемых ими документов законодательству Российской Федерации.</w:t>
      </w:r>
    </w:p>
    <w:p w:rsidR="003B4B7C" w:rsidRPr="003C7C91" w:rsidRDefault="003B4B7C" w:rsidP="009B68AE">
      <w:pPr>
        <w:pStyle w:val="ConsPlusNormal"/>
        <w:widowControl/>
        <w:tabs>
          <w:tab w:val="num" w:pos="1134"/>
        </w:tabs>
        <w:jc w:val="both"/>
        <w:rPr>
          <w:sz w:val="26"/>
          <w:szCs w:val="26"/>
        </w:rPr>
      </w:pPr>
      <w:r w:rsidRPr="003C7C91">
        <w:rPr>
          <w:sz w:val="26"/>
          <w:szCs w:val="26"/>
        </w:rPr>
        <w:t xml:space="preserve">26. Начальник </w:t>
      </w:r>
      <w:r w:rsidR="00A60268">
        <w:rPr>
          <w:sz w:val="26"/>
          <w:szCs w:val="26"/>
        </w:rPr>
        <w:t>Инспекции</w:t>
      </w:r>
      <w:r w:rsidR="00434B38">
        <w:rPr>
          <w:sz w:val="26"/>
          <w:szCs w:val="26"/>
        </w:rPr>
        <w:t xml:space="preserve"> </w:t>
      </w:r>
      <w:r w:rsidRPr="003C7C91">
        <w:rPr>
          <w:sz w:val="26"/>
          <w:szCs w:val="26"/>
        </w:rPr>
        <w:t xml:space="preserve">несет персональную ответственность за реализацию возложенных на </w:t>
      </w:r>
      <w:r w:rsidR="00A60268">
        <w:rPr>
          <w:sz w:val="26"/>
          <w:szCs w:val="26"/>
        </w:rPr>
        <w:t>Инспекцию</w:t>
      </w:r>
      <w:r w:rsidRPr="003C7C91">
        <w:rPr>
          <w:sz w:val="26"/>
          <w:szCs w:val="26"/>
        </w:rPr>
        <w:t xml:space="preserve"> задач и функций.</w:t>
      </w:r>
    </w:p>
    <w:p w:rsidR="00672C2B" w:rsidRDefault="00672C2B" w:rsidP="009B68AE">
      <w:pPr>
        <w:pStyle w:val="a7"/>
        <w:widowControl/>
        <w:tabs>
          <w:tab w:val="left" w:pos="0"/>
        </w:tabs>
        <w:ind w:firstLine="0"/>
        <w:textAlignment w:val="auto"/>
        <w:rPr>
          <w:sz w:val="26"/>
          <w:szCs w:val="26"/>
        </w:rPr>
      </w:pPr>
    </w:p>
    <w:p w:rsidR="00672C2B" w:rsidRDefault="00672C2B" w:rsidP="009B68AE">
      <w:pPr>
        <w:pStyle w:val="a7"/>
        <w:widowControl/>
        <w:tabs>
          <w:tab w:val="left" w:pos="0"/>
        </w:tabs>
        <w:ind w:firstLine="0"/>
        <w:textAlignment w:val="auto"/>
        <w:rPr>
          <w:sz w:val="26"/>
          <w:szCs w:val="26"/>
        </w:rPr>
      </w:pPr>
    </w:p>
    <w:p w:rsidR="00672C2B" w:rsidRDefault="00672C2B" w:rsidP="00672C2B">
      <w:pPr>
        <w:pStyle w:val="a7"/>
        <w:widowControl/>
        <w:tabs>
          <w:tab w:val="left" w:pos="0"/>
          <w:tab w:val="left" w:pos="3119"/>
          <w:tab w:val="left" w:pos="3402"/>
          <w:tab w:val="left" w:pos="3686"/>
        </w:tabs>
        <w:ind w:firstLine="0"/>
        <w:jc w:val="center"/>
        <w:textAlignment w:val="auto"/>
        <w:rPr>
          <w:sz w:val="26"/>
          <w:szCs w:val="26"/>
        </w:rPr>
      </w:pPr>
      <w:r>
        <w:rPr>
          <w:sz w:val="26"/>
          <w:szCs w:val="26"/>
        </w:rPr>
        <w:t>__________________</w:t>
      </w:r>
    </w:p>
    <w:p w:rsidR="003B4B7C" w:rsidRDefault="003B4B7C" w:rsidP="009B68AE">
      <w:pPr>
        <w:pStyle w:val="a7"/>
        <w:widowControl/>
        <w:tabs>
          <w:tab w:val="left" w:pos="0"/>
        </w:tabs>
        <w:ind w:firstLine="0"/>
        <w:textAlignment w:val="auto"/>
        <w:rPr>
          <w:sz w:val="26"/>
          <w:szCs w:val="26"/>
        </w:rPr>
      </w:pPr>
    </w:p>
    <w:p w:rsidR="00672C2B" w:rsidRDefault="00672C2B" w:rsidP="009B68AE">
      <w:pPr>
        <w:pStyle w:val="a7"/>
        <w:widowControl/>
        <w:tabs>
          <w:tab w:val="left" w:pos="0"/>
        </w:tabs>
        <w:ind w:firstLine="0"/>
        <w:textAlignment w:val="auto"/>
        <w:rPr>
          <w:sz w:val="26"/>
          <w:szCs w:val="26"/>
        </w:rPr>
      </w:pPr>
    </w:p>
    <w:p w:rsidR="00672C2B" w:rsidRDefault="00672C2B" w:rsidP="009B68AE">
      <w:pPr>
        <w:pStyle w:val="a7"/>
        <w:widowControl/>
        <w:tabs>
          <w:tab w:val="left" w:pos="0"/>
        </w:tabs>
        <w:ind w:firstLine="0"/>
        <w:textAlignment w:val="auto"/>
        <w:rPr>
          <w:sz w:val="26"/>
          <w:szCs w:val="26"/>
        </w:rPr>
      </w:pPr>
    </w:p>
    <w:p w:rsidR="00672C2B" w:rsidRPr="003C7C91" w:rsidRDefault="00672C2B" w:rsidP="009B68AE">
      <w:pPr>
        <w:pStyle w:val="a7"/>
        <w:widowControl/>
        <w:tabs>
          <w:tab w:val="left" w:pos="0"/>
        </w:tabs>
        <w:ind w:firstLine="0"/>
        <w:textAlignment w:val="auto"/>
        <w:rPr>
          <w:sz w:val="26"/>
          <w:szCs w:val="26"/>
        </w:rPr>
      </w:pPr>
    </w:p>
    <w:sectPr w:rsidR="00672C2B" w:rsidRPr="003C7C91" w:rsidSect="002451B7">
      <w:headerReference w:type="even" r:id="rId10"/>
      <w:footnotePr>
        <w:pos w:val="beneathText"/>
      </w:footnotePr>
      <w:pgSz w:w="11905" w:h="16837"/>
      <w:pgMar w:top="1134" w:right="709" w:bottom="1134" w:left="1701" w:header="567" w:footer="720" w:gutter="0"/>
      <w:cols w:space="720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73C" w:rsidRDefault="0050073C">
      <w:r>
        <w:separator/>
      </w:r>
    </w:p>
  </w:endnote>
  <w:endnote w:type="continuationSeparator" w:id="0">
    <w:p w:rsidR="0050073C" w:rsidRDefault="00500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73C" w:rsidRDefault="0050073C">
      <w:r>
        <w:separator/>
      </w:r>
    </w:p>
  </w:footnote>
  <w:footnote w:type="continuationSeparator" w:id="0">
    <w:p w:rsidR="0050073C" w:rsidRDefault="005007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037" w:rsidRDefault="004E503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E5037" w:rsidRDefault="004E503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A7CB4"/>
    <w:multiLevelType w:val="multilevel"/>
    <w:tmpl w:val="943E992A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8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9442E8D"/>
    <w:multiLevelType w:val="multilevel"/>
    <w:tmpl w:val="32A693EA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73"/>
        </w:tabs>
        <w:ind w:left="2173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34"/>
        </w:tabs>
        <w:ind w:left="2734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69"/>
        </w:tabs>
        <w:ind w:left="3669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17"/>
        </w:tabs>
        <w:ind w:left="4417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88"/>
        </w:tabs>
        <w:ind w:left="62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44"/>
        </w:tabs>
        <w:ind w:left="8144" w:hanging="2160"/>
      </w:pPr>
      <w:rPr>
        <w:rFonts w:hint="default"/>
      </w:rPr>
    </w:lvl>
  </w:abstractNum>
  <w:abstractNum w:abstractNumId="2">
    <w:nsid w:val="0F600508"/>
    <w:multiLevelType w:val="multilevel"/>
    <w:tmpl w:val="8458C024"/>
    <w:lvl w:ilvl="0">
      <w:start w:val="3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73"/>
        </w:tabs>
        <w:ind w:left="2173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21"/>
        </w:tabs>
        <w:ind w:left="2921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69"/>
        </w:tabs>
        <w:ind w:left="3669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17"/>
        </w:tabs>
        <w:ind w:left="4417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88"/>
        </w:tabs>
        <w:ind w:left="62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44"/>
        </w:tabs>
        <w:ind w:left="8144" w:hanging="2160"/>
      </w:pPr>
      <w:rPr>
        <w:rFonts w:hint="default"/>
      </w:rPr>
    </w:lvl>
  </w:abstractNum>
  <w:abstractNum w:abstractNumId="3">
    <w:nsid w:val="104B48E3"/>
    <w:multiLevelType w:val="multilevel"/>
    <w:tmpl w:val="4D7CDCAE"/>
    <w:lvl w:ilvl="0">
      <w:start w:val="4"/>
      <w:numFmt w:val="decimal"/>
      <w:lvlText w:val="%1."/>
      <w:lvlJc w:val="left"/>
      <w:pPr>
        <w:tabs>
          <w:tab w:val="num" w:pos="1500"/>
        </w:tabs>
        <w:ind w:left="1500" w:hanging="150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874"/>
        </w:tabs>
        <w:ind w:left="1874" w:hanging="1500"/>
      </w:pPr>
      <w:rPr>
        <w:rFonts w:hint="default"/>
      </w:rPr>
    </w:lvl>
    <w:lvl w:ilvl="2">
      <w:start w:val="1"/>
      <w:numFmt w:val="decimal"/>
      <w:lvlText w:val="%1.7.%3."/>
      <w:lvlJc w:val="left"/>
      <w:pPr>
        <w:tabs>
          <w:tab w:val="num" w:pos="2248"/>
        </w:tabs>
        <w:ind w:left="2248" w:hanging="15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22"/>
        </w:tabs>
        <w:ind w:left="2622" w:hanging="15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96"/>
        </w:tabs>
        <w:ind w:left="2996" w:hanging="15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70"/>
        </w:tabs>
        <w:ind w:left="3370" w:hanging="15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44"/>
        </w:tabs>
        <w:ind w:left="40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18"/>
        </w:tabs>
        <w:ind w:left="44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160"/>
      </w:pPr>
      <w:rPr>
        <w:rFonts w:hint="default"/>
      </w:rPr>
    </w:lvl>
  </w:abstractNum>
  <w:abstractNum w:abstractNumId="4">
    <w:nsid w:val="19A460F2"/>
    <w:multiLevelType w:val="multilevel"/>
    <w:tmpl w:val="E6085AD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1B0C5FA4"/>
    <w:multiLevelType w:val="hybridMultilevel"/>
    <w:tmpl w:val="1E30808C"/>
    <w:lvl w:ilvl="0" w:tplc="3C1EC22C">
      <w:start w:val="1"/>
      <w:numFmt w:val="decimal"/>
      <w:lvlText w:val="14.%1."/>
      <w:lvlJc w:val="left"/>
      <w:pPr>
        <w:tabs>
          <w:tab w:val="num" w:pos="794"/>
        </w:tabs>
        <w:ind w:left="0" w:firstLine="720"/>
      </w:pPr>
      <w:rPr>
        <w:rFonts w:hint="default"/>
        <w:b w:val="0"/>
        <w:i w:val="0"/>
      </w:rPr>
    </w:lvl>
    <w:lvl w:ilvl="1" w:tplc="19FE72BA">
      <w:start w:val="1"/>
      <w:numFmt w:val="decimal"/>
      <w:lvlText w:val="16.%2."/>
      <w:lvlJc w:val="left"/>
      <w:pPr>
        <w:tabs>
          <w:tab w:val="num" w:pos="1474"/>
        </w:tabs>
        <w:ind w:left="0" w:firstLine="720"/>
      </w:pPr>
      <w:rPr>
        <w:rFonts w:hint="default"/>
        <w:b w:val="0"/>
        <w:i w:val="0"/>
      </w:rPr>
    </w:lvl>
    <w:lvl w:ilvl="2" w:tplc="94E496EA">
      <w:start w:val="1"/>
      <w:numFmt w:val="decimal"/>
      <w:lvlText w:val="17.%3."/>
      <w:lvlJc w:val="left"/>
      <w:pPr>
        <w:tabs>
          <w:tab w:val="num" w:pos="1418"/>
        </w:tabs>
        <w:ind w:left="0" w:firstLine="720"/>
      </w:pPr>
      <w:rPr>
        <w:rFonts w:ascii="Times New Roman" w:hAnsi="Times New Roman" w:cs="Times New Roman"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522A48"/>
    <w:multiLevelType w:val="multilevel"/>
    <w:tmpl w:val="F702926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2149"/>
        </w:tabs>
        <w:ind w:left="214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374"/>
        </w:tabs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7">
    <w:nsid w:val="1F3975B9"/>
    <w:multiLevelType w:val="hybridMultilevel"/>
    <w:tmpl w:val="C59213B8"/>
    <w:lvl w:ilvl="0" w:tplc="4D38CB24">
      <w:start w:val="4"/>
      <w:numFmt w:val="bullet"/>
      <w:lvlText w:val="-"/>
      <w:lvlJc w:val="left"/>
      <w:pPr>
        <w:tabs>
          <w:tab w:val="num" w:pos="1729"/>
        </w:tabs>
        <w:ind w:left="1729" w:hanging="1020"/>
      </w:pPr>
      <w:rPr>
        <w:rFonts w:ascii="Times New Roman" w:eastAsia="Times New Roman" w:hAnsi="Times New Roman" w:cs="Times New Roman" w:hint="default"/>
      </w:rPr>
    </w:lvl>
    <w:lvl w:ilvl="1" w:tplc="DDC8007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738C53E8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4B267C7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385437B8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12C2181C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43683CE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D7C08E4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860AB53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1F693DD4"/>
    <w:multiLevelType w:val="hybridMultilevel"/>
    <w:tmpl w:val="AA1220BA"/>
    <w:lvl w:ilvl="0" w:tplc="9AFE9890">
      <w:start w:val="1"/>
      <w:numFmt w:val="decimal"/>
      <w:lvlText w:val="%1."/>
      <w:lvlJc w:val="left"/>
      <w:pPr>
        <w:tabs>
          <w:tab w:val="num" w:pos="1145"/>
        </w:tabs>
        <w:ind w:left="11" w:firstLine="709"/>
      </w:pPr>
      <w:rPr>
        <w:rFonts w:hint="default"/>
        <w:b w:val="0"/>
        <w:i w:val="0"/>
      </w:rPr>
    </w:lvl>
    <w:lvl w:ilvl="1" w:tplc="1A20BF3C">
      <w:start w:val="1"/>
      <w:numFmt w:val="decimal"/>
      <w:lvlText w:val="%2)"/>
      <w:lvlJc w:val="left"/>
      <w:pPr>
        <w:tabs>
          <w:tab w:val="num" w:pos="1154"/>
        </w:tabs>
        <w:ind w:left="0" w:firstLine="720"/>
      </w:pPr>
      <w:rPr>
        <w:rFonts w:hint="default"/>
        <w:b w:val="0"/>
        <w:i w:val="0"/>
      </w:rPr>
    </w:lvl>
    <w:lvl w:ilvl="2" w:tplc="D63C3BBE">
      <w:start w:val="1"/>
      <w:numFmt w:val="decimal"/>
      <w:lvlText w:val="%3)"/>
      <w:lvlJc w:val="left"/>
      <w:pPr>
        <w:tabs>
          <w:tab w:val="num" w:pos="1134"/>
        </w:tabs>
        <w:ind w:left="0" w:firstLine="709"/>
      </w:pPr>
      <w:rPr>
        <w:rFonts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7A0DA8"/>
    <w:multiLevelType w:val="hybridMultilevel"/>
    <w:tmpl w:val="F676CA42"/>
    <w:lvl w:ilvl="0" w:tplc="A922EA80">
      <w:start w:val="19"/>
      <w:numFmt w:val="decimal"/>
      <w:lvlText w:val="21.%1."/>
      <w:lvlJc w:val="left"/>
      <w:pPr>
        <w:tabs>
          <w:tab w:val="num" w:pos="794"/>
        </w:tabs>
        <w:ind w:left="0" w:firstLine="72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727224"/>
    <w:multiLevelType w:val="multilevel"/>
    <w:tmpl w:val="292CF7B4"/>
    <w:lvl w:ilvl="0">
      <w:start w:val="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A0B201F"/>
    <w:multiLevelType w:val="hybridMultilevel"/>
    <w:tmpl w:val="F2AE823A"/>
    <w:lvl w:ilvl="0" w:tplc="57A261A8">
      <w:start w:val="1"/>
      <w:numFmt w:val="decimal"/>
      <w:lvlText w:val="15.%1."/>
      <w:lvlJc w:val="left"/>
      <w:pPr>
        <w:tabs>
          <w:tab w:val="num" w:pos="794"/>
        </w:tabs>
        <w:ind w:left="0" w:firstLine="72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A85C3B"/>
    <w:multiLevelType w:val="hybridMultilevel"/>
    <w:tmpl w:val="75D6F11E"/>
    <w:lvl w:ilvl="0" w:tplc="6A3CE0BC">
      <w:start w:val="1"/>
      <w:numFmt w:val="decimal"/>
      <w:lvlText w:val="%1."/>
      <w:lvlJc w:val="left"/>
      <w:pPr>
        <w:tabs>
          <w:tab w:val="num" w:pos="737"/>
        </w:tabs>
        <w:ind w:left="0" w:firstLine="720"/>
      </w:pPr>
      <w:rPr>
        <w:rFonts w:hint="default"/>
        <w:b w:val="0"/>
        <w:i w:val="0"/>
      </w:rPr>
    </w:lvl>
    <w:lvl w:ilvl="1" w:tplc="9BC094BA">
      <w:start w:val="7"/>
      <w:numFmt w:val="decimal"/>
      <w:lvlText w:val="%2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1949C0"/>
    <w:multiLevelType w:val="multilevel"/>
    <w:tmpl w:val="38BABBEC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EFB18D8"/>
    <w:multiLevelType w:val="hybridMultilevel"/>
    <w:tmpl w:val="9CEA3214"/>
    <w:lvl w:ilvl="0" w:tplc="2E50381A">
      <w:start w:val="1"/>
      <w:numFmt w:val="decimal"/>
      <w:lvlText w:val="18.%1."/>
      <w:lvlJc w:val="left"/>
      <w:pPr>
        <w:tabs>
          <w:tab w:val="num" w:pos="1605"/>
        </w:tabs>
        <w:ind w:left="131" w:firstLine="72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15">
    <w:nsid w:val="33BA2896"/>
    <w:multiLevelType w:val="hybridMultilevel"/>
    <w:tmpl w:val="75D6F11E"/>
    <w:lvl w:ilvl="0" w:tplc="6A3CE0BC">
      <w:start w:val="1"/>
      <w:numFmt w:val="decimal"/>
      <w:lvlText w:val="%1."/>
      <w:lvlJc w:val="left"/>
      <w:pPr>
        <w:tabs>
          <w:tab w:val="num" w:pos="737"/>
        </w:tabs>
        <w:ind w:left="0" w:firstLine="720"/>
      </w:pPr>
      <w:rPr>
        <w:rFonts w:hint="default"/>
        <w:b w:val="0"/>
        <w:i w:val="0"/>
      </w:rPr>
    </w:lvl>
    <w:lvl w:ilvl="1" w:tplc="9BC094BA">
      <w:start w:val="7"/>
      <w:numFmt w:val="decimal"/>
      <w:lvlText w:val="%2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4A7947"/>
    <w:multiLevelType w:val="multilevel"/>
    <w:tmpl w:val="943E992A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8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43752837"/>
    <w:multiLevelType w:val="hybridMultilevel"/>
    <w:tmpl w:val="75D6F11E"/>
    <w:lvl w:ilvl="0" w:tplc="6A3CE0BC">
      <w:start w:val="1"/>
      <w:numFmt w:val="decimal"/>
      <w:lvlText w:val="%1."/>
      <w:lvlJc w:val="left"/>
      <w:pPr>
        <w:tabs>
          <w:tab w:val="num" w:pos="737"/>
        </w:tabs>
        <w:ind w:left="0" w:firstLine="720"/>
      </w:pPr>
      <w:rPr>
        <w:rFonts w:hint="default"/>
        <w:b w:val="0"/>
        <w:i w:val="0"/>
      </w:rPr>
    </w:lvl>
    <w:lvl w:ilvl="1" w:tplc="9BC094BA">
      <w:start w:val="7"/>
      <w:numFmt w:val="decimal"/>
      <w:lvlText w:val="%2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DB3D51"/>
    <w:multiLevelType w:val="hybridMultilevel"/>
    <w:tmpl w:val="AA1220BA"/>
    <w:lvl w:ilvl="0" w:tplc="9AFE9890">
      <w:start w:val="1"/>
      <w:numFmt w:val="decimal"/>
      <w:lvlText w:val="%1."/>
      <w:lvlJc w:val="left"/>
      <w:pPr>
        <w:tabs>
          <w:tab w:val="num" w:pos="1145"/>
        </w:tabs>
        <w:ind w:left="11" w:firstLine="709"/>
      </w:pPr>
      <w:rPr>
        <w:rFonts w:hint="default"/>
        <w:b w:val="0"/>
        <w:i w:val="0"/>
      </w:rPr>
    </w:lvl>
    <w:lvl w:ilvl="1" w:tplc="1A20BF3C">
      <w:start w:val="1"/>
      <w:numFmt w:val="decimal"/>
      <w:lvlText w:val="%2)"/>
      <w:lvlJc w:val="left"/>
      <w:pPr>
        <w:tabs>
          <w:tab w:val="num" w:pos="1154"/>
        </w:tabs>
        <w:ind w:left="0" w:firstLine="720"/>
      </w:pPr>
      <w:rPr>
        <w:rFonts w:hint="default"/>
        <w:b w:val="0"/>
        <w:i w:val="0"/>
      </w:rPr>
    </w:lvl>
    <w:lvl w:ilvl="2" w:tplc="D63C3BBE">
      <w:start w:val="1"/>
      <w:numFmt w:val="decimal"/>
      <w:lvlText w:val="%3)"/>
      <w:lvlJc w:val="left"/>
      <w:pPr>
        <w:tabs>
          <w:tab w:val="num" w:pos="1134"/>
        </w:tabs>
        <w:ind w:left="0" w:firstLine="709"/>
      </w:pPr>
      <w:rPr>
        <w:rFonts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FA6A69"/>
    <w:multiLevelType w:val="hybridMultilevel"/>
    <w:tmpl w:val="6C7080CA"/>
    <w:lvl w:ilvl="0" w:tplc="4CCCC738">
      <w:start w:val="25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4CAB6F6B"/>
    <w:multiLevelType w:val="multilevel"/>
    <w:tmpl w:val="BB5AE8E2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8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>
    <w:nsid w:val="4DCC6308"/>
    <w:multiLevelType w:val="multilevel"/>
    <w:tmpl w:val="EDF0AA3A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73"/>
        </w:tabs>
        <w:ind w:left="2173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21"/>
        </w:tabs>
        <w:ind w:left="2921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69"/>
        </w:tabs>
        <w:ind w:left="3669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17"/>
        </w:tabs>
        <w:ind w:left="4417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88"/>
        </w:tabs>
        <w:ind w:left="62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44"/>
        </w:tabs>
        <w:ind w:left="8144" w:hanging="2160"/>
      </w:pPr>
      <w:rPr>
        <w:rFonts w:hint="default"/>
      </w:rPr>
    </w:lvl>
  </w:abstractNum>
  <w:abstractNum w:abstractNumId="22">
    <w:nsid w:val="500D3F45"/>
    <w:multiLevelType w:val="multilevel"/>
    <w:tmpl w:val="943E992A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8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2071102"/>
    <w:multiLevelType w:val="multilevel"/>
    <w:tmpl w:val="3AB24CD2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02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16"/>
        </w:tabs>
        <w:ind w:left="22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24">
    <w:nsid w:val="55502BE4"/>
    <w:multiLevelType w:val="multilevel"/>
    <w:tmpl w:val="0C50A474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16"/>
        </w:tabs>
        <w:ind w:left="22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25">
    <w:nsid w:val="56FE082C"/>
    <w:multiLevelType w:val="multilevel"/>
    <w:tmpl w:val="5B68F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094"/>
        </w:tabs>
        <w:ind w:left="109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02"/>
        </w:tabs>
        <w:ind w:left="22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10"/>
        </w:tabs>
        <w:ind w:left="33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84"/>
        </w:tabs>
        <w:ind w:left="36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18"/>
        </w:tabs>
        <w:ind w:left="44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92"/>
        </w:tabs>
        <w:ind w:left="4792" w:hanging="1800"/>
      </w:pPr>
      <w:rPr>
        <w:rFonts w:hint="default"/>
      </w:rPr>
    </w:lvl>
  </w:abstractNum>
  <w:abstractNum w:abstractNumId="26">
    <w:nsid w:val="589E75AB"/>
    <w:multiLevelType w:val="hybridMultilevel"/>
    <w:tmpl w:val="75D6F11E"/>
    <w:lvl w:ilvl="0" w:tplc="6A3CE0BC">
      <w:start w:val="1"/>
      <w:numFmt w:val="decimal"/>
      <w:lvlText w:val="%1."/>
      <w:lvlJc w:val="left"/>
      <w:pPr>
        <w:tabs>
          <w:tab w:val="num" w:pos="737"/>
        </w:tabs>
        <w:ind w:left="0" w:firstLine="720"/>
      </w:pPr>
      <w:rPr>
        <w:rFonts w:hint="default"/>
        <w:b w:val="0"/>
        <w:i w:val="0"/>
      </w:rPr>
    </w:lvl>
    <w:lvl w:ilvl="1" w:tplc="9BC094BA">
      <w:start w:val="7"/>
      <w:numFmt w:val="decimal"/>
      <w:lvlText w:val="%2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9863C6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5D735114"/>
    <w:multiLevelType w:val="hybridMultilevel"/>
    <w:tmpl w:val="75D6F11E"/>
    <w:lvl w:ilvl="0" w:tplc="6A3CE0BC">
      <w:start w:val="1"/>
      <w:numFmt w:val="decimal"/>
      <w:lvlText w:val="%1."/>
      <w:lvlJc w:val="left"/>
      <w:pPr>
        <w:tabs>
          <w:tab w:val="num" w:pos="737"/>
        </w:tabs>
        <w:ind w:left="0" w:firstLine="720"/>
      </w:pPr>
      <w:rPr>
        <w:rFonts w:hint="default"/>
        <w:b w:val="0"/>
        <w:i w:val="0"/>
      </w:rPr>
    </w:lvl>
    <w:lvl w:ilvl="1" w:tplc="9BC094BA">
      <w:start w:val="7"/>
      <w:numFmt w:val="decimal"/>
      <w:lvlText w:val="%2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F5E6FA0"/>
    <w:multiLevelType w:val="multilevel"/>
    <w:tmpl w:val="359882D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057410B"/>
    <w:multiLevelType w:val="multilevel"/>
    <w:tmpl w:val="9F9CB4B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1">
    <w:nsid w:val="6BC37082"/>
    <w:multiLevelType w:val="multilevel"/>
    <w:tmpl w:val="943E992A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8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F916207"/>
    <w:multiLevelType w:val="multilevel"/>
    <w:tmpl w:val="45322584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16"/>
        </w:tabs>
        <w:ind w:left="22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33">
    <w:nsid w:val="70194940"/>
    <w:multiLevelType w:val="multilevel"/>
    <w:tmpl w:val="BF104F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216"/>
        </w:tabs>
        <w:ind w:left="22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34">
    <w:nsid w:val="763E6C70"/>
    <w:multiLevelType w:val="hybridMultilevel"/>
    <w:tmpl w:val="1F82391A"/>
    <w:lvl w:ilvl="0" w:tplc="2BB41E8A">
      <w:start w:val="11"/>
      <w:numFmt w:val="decimal"/>
      <w:lvlText w:val="%1."/>
      <w:lvlJc w:val="left"/>
      <w:pPr>
        <w:tabs>
          <w:tab w:val="num" w:pos="2745"/>
        </w:tabs>
        <w:ind w:left="2745" w:hanging="20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94B7839"/>
    <w:multiLevelType w:val="hybridMultilevel"/>
    <w:tmpl w:val="9E92B438"/>
    <w:lvl w:ilvl="0" w:tplc="612E7C46">
      <w:start w:val="1"/>
      <w:numFmt w:val="decimal"/>
      <w:lvlText w:val="18.%1."/>
      <w:lvlJc w:val="left"/>
      <w:pPr>
        <w:tabs>
          <w:tab w:val="num" w:pos="794"/>
        </w:tabs>
        <w:ind w:left="0" w:firstLine="720"/>
      </w:pPr>
      <w:rPr>
        <w:rFonts w:hint="default"/>
        <w:b w:val="0"/>
        <w:i w:val="0"/>
      </w:rPr>
    </w:lvl>
    <w:lvl w:ilvl="1" w:tplc="7EEA54A2">
      <w:start w:val="1"/>
      <w:numFmt w:val="decimal"/>
      <w:lvlText w:val="22.%2."/>
      <w:lvlJc w:val="left"/>
      <w:pPr>
        <w:tabs>
          <w:tab w:val="num" w:pos="1154"/>
        </w:tabs>
        <w:ind w:left="360" w:firstLine="72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F07761"/>
    <w:multiLevelType w:val="multilevel"/>
    <w:tmpl w:val="45322584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5"/>
        </w:tabs>
        <w:ind w:left="16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37">
    <w:nsid w:val="7C3A0EA7"/>
    <w:multiLevelType w:val="hybridMultilevel"/>
    <w:tmpl w:val="75D6F11E"/>
    <w:lvl w:ilvl="0" w:tplc="6A3CE0BC">
      <w:start w:val="1"/>
      <w:numFmt w:val="decimal"/>
      <w:lvlText w:val="%1."/>
      <w:lvlJc w:val="left"/>
      <w:pPr>
        <w:tabs>
          <w:tab w:val="num" w:pos="737"/>
        </w:tabs>
        <w:ind w:left="0" w:firstLine="720"/>
      </w:pPr>
      <w:rPr>
        <w:rFonts w:hint="default"/>
        <w:b w:val="0"/>
        <w:i w:val="0"/>
      </w:rPr>
    </w:lvl>
    <w:lvl w:ilvl="1" w:tplc="9BC094BA">
      <w:start w:val="7"/>
      <w:numFmt w:val="decimal"/>
      <w:lvlText w:val="%2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7"/>
  </w:num>
  <w:num w:numId="3">
    <w:abstractNumId w:val="3"/>
  </w:num>
  <w:num w:numId="4">
    <w:abstractNumId w:val="13"/>
  </w:num>
  <w:num w:numId="5">
    <w:abstractNumId w:val="4"/>
  </w:num>
  <w:num w:numId="6">
    <w:abstractNumId w:val="29"/>
  </w:num>
  <w:num w:numId="7">
    <w:abstractNumId w:val="30"/>
  </w:num>
  <w:num w:numId="8">
    <w:abstractNumId w:val="6"/>
  </w:num>
  <w:num w:numId="9">
    <w:abstractNumId w:val="21"/>
  </w:num>
  <w:num w:numId="10">
    <w:abstractNumId w:val="2"/>
  </w:num>
  <w:num w:numId="11">
    <w:abstractNumId w:val="1"/>
  </w:num>
  <w:num w:numId="12">
    <w:abstractNumId w:val="22"/>
  </w:num>
  <w:num w:numId="13">
    <w:abstractNumId w:val="36"/>
  </w:num>
  <w:num w:numId="14">
    <w:abstractNumId w:val="0"/>
  </w:num>
  <w:num w:numId="15">
    <w:abstractNumId w:val="16"/>
  </w:num>
  <w:num w:numId="16">
    <w:abstractNumId w:val="31"/>
  </w:num>
  <w:num w:numId="17">
    <w:abstractNumId w:val="32"/>
  </w:num>
  <w:num w:numId="18">
    <w:abstractNumId w:val="33"/>
  </w:num>
  <w:num w:numId="19">
    <w:abstractNumId w:val="23"/>
  </w:num>
  <w:num w:numId="20">
    <w:abstractNumId w:val="25"/>
  </w:num>
  <w:num w:numId="21">
    <w:abstractNumId w:val="24"/>
  </w:num>
  <w:num w:numId="22">
    <w:abstractNumId w:val="10"/>
  </w:num>
  <w:num w:numId="23">
    <w:abstractNumId w:val="36"/>
    <w:lvlOverride w:ilvl="0">
      <w:startOverride w:val="4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34"/>
  </w:num>
  <w:num w:numId="26">
    <w:abstractNumId w:val="11"/>
  </w:num>
  <w:num w:numId="27">
    <w:abstractNumId w:val="5"/>
  </w:num>
  <w:num w:numId="28">
    <w:abstractNumId w:val="14"/>
  </w:num>
  <w:num w:numId="29">
    <w:abstractNumId w:val="8"/>
  </w:num>
  <w:num w:numId="30">
    <w:abstractNumId w:val="35"/>
  </w:num>
  <w:num w:numId="31">
    <w:abstractNumId w:val="9"/>
  </w:num>
  <w:num w:numId="32">
    <w:abstractNumId w:val="18"/>
  </w:num>
  <w:num w:numId="33">
    <w:abstractNumId w:val="20"/>
  </w:num>
  <w:num w:numId="34">
    <w:abstractNumId w:val="19"/>
  </w:num>
  <w:num w:numId="35">
    <w:abstractNumId w:val="28"/>
  </w:num>
  <w:num w:numId="36">
    <w:abstractNumId w:val="15"/>
  </w:num>
  <w:num w:numId="37">
    <w:abstractNumId w:val="12"/>
  </w:num>
  <w:num w:numId="38">
    <w:abstractNumId w:val="37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87"/>
  <w:drawingGridVerticalSpacing w:val="127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3E71"/>
    <w:rsid w:val="00000C20"/>
    <w:rsid w:val="000027B7"/>
    <w:rsid w:val="00004C9E"/>
    <w:rsid w:val="0000605A"/>
    <w:rsid w:val="00006534"/>
    <w:rsid w:val="00011ED3"/>
    <w:rsid w:val="00013976"/>
    <w:rsid w:val="00016398"/>
    <w:rsid w:val="00021562"/>
    <w:rsid w:val="0002257F"/>
    <w:rsid w:val="00023EDB"/>
    <w:rsid w:val="000264B0"/>
    <w:rsid w:val="000272AA"/>
    <w:rsid w:val="00031E5E"/>
    <w:rsid w:val="000346CF"/>
    <w:rsid w:val="000366ED"/>
    <w:rsid w:val="0003710B"/>
    <w:rsid w:val="00042EAF"/>
    <w:rsid w:val="00043B3D"/>
    <w:rsid w:val="00044149"/>
    <w:rsid w:val="000475CB"/>
    <w:rsid w:val="00055936"/>
    <w:rsid w:val="000615BA"/>
    <w:rsid w:val="00062950"/>
    <w:rsid w:val="00064031"/>
    <w:rsid w:val="00065710"/>
    <w:rsid w:val="00067D85"/>
    <w:rsid w:val="000751FE"/>
    <w:rsid w:val="00080E81"/>
    <w:rsid w:val="000819E5"/>
    <w:rsid w:val="00082F4B"/>
    <w:rsid w:val="000834B8"/>
    <w:rsid w:val="000847D8"/>
    <w:rsid w:val="00085BD1"/>
    <w:rsid w:val="00087BEC"/>
    <w:rsid w:val="00090332"/>
    <w:rsid w:val="00091AF1"/>
    <w:rsid w:val="00093C48"/>
    <w:rsid w:val="000A2D81"/>
    <w:rsid w:val="000A4824"/>
    <w:rsid w:val="000A63C3"/>
    <w:rsid w:val="000B0BA4"/>
    <w:rsid w:val="000B4B9C"/>
    <w:rsid w:val="000B6424"/>
    <w:rsid w:val="000B6D7A"/>
    <w:rsid w:val="000C0E44"/>
    <w:rsid w:val="000C3245"/>
    <w:rsid w:val="000C4023"/>
    <w:rsid w:val="000C4556"/>
    <w:rsid w:val="000C6F35"/>
    <w:rsid w:val="000D25EA"/>
    <w:rsid w:val="000D7616"/>
    <w:rsid w:val="000D780A"/>
    <w:rsid w:val="000F1D4F"/>
    <w:rsid w:val="000F7945"/>
    <w:rsid w:val="00102518"/>
    <w:rsid w:val="001061D7"/>
    <w:rsid w:val="00111AAB"/>
    <w:rsid w:val="00112687"/>
    <w:rsid w:val="00121860"/>
    <w:rsid w:val="00122415"/>
    <w:rsid w:val="0012376F"/>
    <w:rsid w:val="00123F60"/>
    <w:rsid w:val="00124C36"/>
    <w:rsid w:val="00127F62"/>
    <w:rsid w:val="00132499"/>
    <w:rsid w:val="001325D7"/>
    <w:rsid w:val="0013347F"/>
    <w:rsid w:val="00133A68"/>
    <w:rsid w:val="0013618F"/>
    <w:rsid w:val="00141DB2"/>
    <w:rsid w:val="00142FDB"/>
    <w:rsid w:val="00143313"/>
    <w:rsid w:val="00143F7F"/>
    <w:rsid w:val="0014502C"/>
    <w:rsid w:val="00146F40"/>
    <w:rsid w:val="00147B28"/>
    <w:rsid w:val="00154854"/>
    <w:rsid w:val="001579D4"/>
    <w:rsid w:val="0016215D"/>
    <w:rsid w:val="001643B9"/>
    <w:rsid w:val="0017214B"/>
    <w:rsid w:val="00172F89"/>
    <w:rsid w:val="0017381B"/>
    <w:rsid w:val="00174011"/>
    <w:rsid w:val="00177C68"/>
    <w:rsid w:val="00181E6F"/>
    <w:rsid w:val="0018209A"/>
    <w:rsid w:val="0018339B"/>
    <w:rsid w:val="00184570"/>
    <w:rsid w:val="0018493A"/>
    <w:rsid w:val="0018593E"/>
    <w:rsid w:val="00194255"/>
    <w:rsid w:val="00195FE2"/>
    <w:rsid w:val="00196F04"/>
    <w:rsid w:val="001A106B"/>
    <w:rsid w:val="001A26E2"/>
    <w:rsid w:val="001A343A"/>
    <w:rsid w:val="001A4F14"/>
    <w:rsid w:val="001B14AF"/>
    <w:rsid w:val="001B6BAD"/>
    <w:rsid w:val="001B794A"/>
    <w:rsid w:val="001C0122"/>
    <w:rsid w:val="001C34FF"/>
    <w:rsid w:val="001C7555"/>
    <w:rsid w:val="001C7D3A"/>
    <w:rsid w:val="001D28B6"/>
    <w:rsid w:val="001E0889"/>
    <w:rsid w:val="001E146A"/>
    <w:rsid w:val="001E1A00"/>
    <w:rsid w:val="001E3434"/>
    <w:rsid w:val="001E3F0B"/>
    <w:rsid w:val="001E7C15"/>
    <w:rsid w:val="001F1BA8"/>
    <w:rsid w:val="001F223C"/>
    <w:rsid w:val="001F3630"/>
    <w:rsid w:val="001F3F4B"/>
    <w:rsid w:val="001F4F8C"/>
    <w:rsid w:val="001F4FEC"/>
    <w:rsid w:val="001F79C4"/>
    <w:rsid w:val="00205EBC"/>
    <w:rsid w:val="002106B1"/>
    <w:rsid w:val="00211385"/>
    <w:rsid w:val="00213AA0"/>
    <w:rsid w:val="00213F6D"/>
    <w:rsid w:val="00216E06"/>
    <w:rsid w:val="00217805"/>
    <w:rsid w:val="0022075B"/>
    <w:rsid w:val="00222AD6"/>
    <w:rsid w:val="0022380A"/>
    <w:rsid w:val="00226195"/>
    <w:rsid w:val="002304B7"/>
    <w:rsid w:val="00230719"/>
    <w:rsid w:val="00232C26"/>
    <w:rsid w:val="00235AE9"/>
    <w:rsid w:val="002368A5"/>
    <w:rsid w:val="00241B56"/>
    <w:rsid w:val="00244769"/>
    <w:rsid w:val="0024487A"/>
    <w:rsid w:val="002451B7"/>
    <w:rsid w:val="00246C56"/>
    <w:rsid w:val="002521C3"/>
    <w:rsid w:val="0025235F"/>
    <w:rsid w:val="00252997"/>
    <w:rsid w:val="00252DC0"/>
    <w:rsid w:val="002537C7"/>
    <w:rsid w:val="00255E52"/>
    <w:rsid w:val="0026539A"/>
    <w:rsid w:val="00265885"/>
    <w:rsid w:val="002660B8"/>
    <w:rsid w:val="00270001"/>
    <w:rsid w:val="00270414"/>
    <w:rsid w:val="00270772"/>
    <w:rsid w:val="0027134E"/>
    <w:rsid w:val="00272347"/>
    <w:rsid w:val="00274F4A"/>
    <w:rsid w:val="00282B89"/>
    <w:rsid w:val="00282C03"/>
    <w:rsid w:val="00285D15"/>
    <w:rsid w:val="00291571"/>
    <w:rsid w:val="00291C8F"/>
    <w:rsid w:val="00292B10"/>
    <w:rsid w:val="002951E1"/>
    <w:rsid w:val="002A065C"/>
    <w:rsid w:val="002A45B6"/>
    <w:rsid w:val="002A53FD"/>
    <w:rsid w:val="002A73A4"/>
    <w:rsid w:val="002B0D34"/>
    <w:rsid w:val="002B0D4D"/>
    <w:rsid w:val="002B2E4B"/>
    <w:rsid w:val="002B7AF1"/>
    <w:rsid w:val="002C0E83"/>
    <w:rsid w:val="002C44BC"/>
    <w:rsid w:val="002C5001"/>
    <w:rsid w:val="002C6C0E"/>
    <w:rsid w:val="002D5926"/>
    <w:rsid w:val="002E28EA"/>
    <w:rsid w:val="002E2D07"/>
    <w:rsid w:val="002E32C0"/>
    <w:rsid w:val="002E49B7"/>
    <w:rsid w:val="002E5E40"/>
    <w:rsid w:val="002F0CA0"/>
    <w:rsid w:val="002F1E15"/>
    <w:rsid w:val="002F6288"/>
    <w:rsid w:val="00305593"/>
    <w:rsid w:val="0030665F"/>
    <w:rsid w:val="00307B7D"/>
    <w:rsid w:val="00310533"/>
    <w:rsid w:val="00311E09"/>
    <w:rsid w:val="00312263"/>
    <w:rsid w:val="00312A6D"/>
    <w:rsid w:val="00313982"/>
    <w:rsid w:val="00314078"/>
    <w:rsid w:val="003177BA"/>
    <w:rsid w:val="00323275"/>
    <w:rsid w:val="00325A45"/>
    <w:rsid w:val="0033113C"/>
    <w:rsid w:val="00335F98"/>
    <w:rsid w:val="003364A2"/>
    <w:rsid w:val="00337F26"/>
    <w:rsid w:val="003418F6"/>
    <w:rsid w:val="00342DF9"/>
    <w:rsid w:val="00345030"/>
    <w:rsid w:val="00350229"/>
    <w:rsid w:val="00351E7F"/>
    <w:rsid w:val="00353C62"/>
    <w:rsid w:val="0035429C"/>
    <w:rsid w:val="00364534"/>
    <w:rsid w:val="00364FE5"/>
    <w:rsid w:val="00365BD7"/>
    <w:rsid w:val="0036668E"/>
    <w:rsid w:val="00367C57"/>
    <w:rsid w:val="00370D96"/>
    <w:rsid w:val="00371517"/>
    <w:rsid w:val="00373421"/>
    <w:rsid w:val="00375091"/>
    <w:rsid w:val="00376739"/>
    <w:rsid w:val="00387AA9"/>
    <w:rsid w:val="003908B4"/>
    <w:rsid w:val="00390B28"/>
    <w:rsid w:val="0039341E"/>
    <w:rsid w:val="00395396"/>
    <w:rsid w:val="00395ADF"/>
    <w:rsid w:val="0039642B"/>
    <w:rsid w:val="00396BAD"/>
    <w:rsid w:val="00397906"/>
    <w:rsid w:val="0039797C"/>
    <w:rsid w:val="003A3696"/>
    <w:rsid w:val="003A6F67"/>
    <w:rsid w:val="003B1D64"/>
    <w:rsid w:val="003B3650"/>
    <w:rsid w:val="003B3AC5"/>
    <w:rsid w:val="003B3D8D"/>
    <w:rsid w:val="003B4A4F"/>
    <w:rsid w:val="003B4B7C"/>
    <w:rsid w:val="003B53C5"/>
    <w:rsid w:val="003C1FAC"/>
    <w:rsid w:val="003C53A8"/>
    <w:rsid w:val="003C6D0B"/>
    <w:rsid w:val="003C7A41"/>
    <w:rsid w:val="003D04D7"/>
    <w:rsid w:val="003D05DB"/>
    <w:rsid w:val="003D13D2"/>
    <w:rsid w:val="003D4505"/>
    <w:rsid w:val="003E2E81"/>
    <w:rsid w:val="003E4800"/>
    <w:rsid w:val="003E488B"/>
    <w:rsid w:val="003F02B9"/>
    <w:rsid w:val="003F2625"/>
    <w:rsid w:val="004002E5"/>
    <w:rsid w:val="004007D5"/>
    <w:rsid w:val="004008DE"/>
    <w:rsid w:val="00407F5E"/>
    <w:rsid w:val="00410925"/>
    <w:rsid w:val="00410BB2"/>
    <w:rsid w:val="0041454F"/>
    <w:rsid w:val="004177AC"/>
    <w:rsid w:val="00420BF1"/>
    <w:rsid w:val="00423CD1"/>
    <w:rsid w:val="00426DE9"/>
    <w:rsid w:val="00434062"/>
    <w:rsid w:val="00434B38"/>
    <w:rsid w:val="00435C6C"/>
    <w:rsid w:val="00436327"/>
    <w:rsid w:val="00442240"/>
    <w:rsid w:val="00443CFC"/>
    <w:rsid w:val="00446A2B"/>
    <w:rsid w:val="00451994"/>
    <w:rsid w:val="004532AD"/>
    <w:rsid w:val="0045421F"/>
    <w:rsid w:val="00455250"/>
    <w:rsid w:val="004554AE"/>
    <w:rsid w:val="00457A8B"/>
    <w:rsid w:val="00462461"/>
    <w:rsid w:val="00463A68"/>
    <w:rsid w:val="00473FD6"/>
    <w:rsid w:val="00476E5D"/>
    <w:rsid w:val="00480DE8"/>
    <w:rsid w:val="00482F3E"/>
    <w:rsid w:val="004903A8"/>
    <w:rsid w:val="00490EE3"/>
    <w:rsid w:val="00493676"/>
    <w:rsid w:val="004962ED"/>
    <w:rsid w:val="004974DB"/>
    <w:rsid w:val="004975D2"/>
    <w:rsid w:val="004A17CB"/>
    <w:rsid w:val="004A3AA2"/>
    <w:rsid w:val="004A51AB"/>
    <w:rsid w:val="004A67C9"/>
    <w:rsid w:val="004A7390"/>
    <w:rsid w:val="004B0BC8"/>
    <w:rsid w:val="004B0D8A"/>
    <w:rsid w:val="004B37F6"/>
    <w:rsid w:val="004B7D8F"/>
    <w:rsid w:val="004C2574"/>
    <w:rsid w:val="004C6C70"/>
    <w:rsid w:val="004C75F8"/>
    <w:rsid w:val="004D139D"/>
    <w:rsid w:val="004D194D"/>
    <w:rsid w:val="004D40D9"/>
    <w:rsid w:val="004D5921"/>
    <w:rsid w:val="004D7149"/>
    <w:rsid w:val="004E405D"/>
    <w:rsid w:val="004E5037"/>
    <w:rsid w:val="004E7107"/>
    <w:rsid w:val="004F6A4F"/>
    <w:rsid w:val="00500542"/>
    <w:rsid w:val="0050073C"/>
    <w:rsid w:val="0050131D"/>
    <w:rsid w:val="005018C5"/>
    <w:rsid w:val="00504057"/>
    <w:rsid w:val="00504420"/>
    <w:rsid w:val="00510912"/>
    <w:rsid w:val="00510F83"/>
    <w:rsid w:val="00512AFB"/>
    <w:rsid w:val="00516D43"/>
    <w:rsid w:val="00520191"/>
    <w:rsid w:val="0052129B"/>
    <w:rsid w:val="005221DD"/>
    <w:rsid w:val="00524597"/>
    <w:rsid w:val="0052693D"/>
    <w:rsid w:val="00526ECA"/>
    <w:rsid w:val="00527A23"/>
    <w:rsid w:val="00527E5E"/>
    <w:rsid w:val="00534920"/>
    <w:rsid w:val="00543EF0"/>
    <w:rsid w:val="005455EA"/>
    <w:rsid w:val="005528ED"/>
    <w:rsid w:val="00555963"/>
    <w:rsid w:val="00557613"/>
    <w:rsid w:val="00557E8B"/>
    <w:rsid w:val="00557E9E"/>
    <w:rsid w:val="00561281"/>
    <w:rsid w:val="005709BB"/>
    <w:rsid w:val="00575693"/>
    <w:rsid w:val="00575957"/>
    <w:rsid w:val="00582871"/>
    <w:rsid w:val="00591985"/>
    <w:rsid w:val="00592770"/>
    <w:rsid w:val="00595FD5"/>
    <w:rsid w:val="005971A8"/>
    <w:rsid w:val="005A19FC"/>
    <w:rsid w:val="005A46C7"/>
    <w:rsid w:val="005B4463"/>
    <w:rsid w:val="005C2E3A"/>
    <w:rsid w:val="005C3A8E"/>
    <w:rsid w:val="005C5F0A"/>
    <w:rsid w:val="005C67CA"/>
    <w:rsid w:val="005C6B0E"/>
    <w:rsid w:val="005D01A0"/>
    <w:rsid w:val="005D0A49"/>
    <w:rsid w:val="005D12B2"/>
    <w:rsid w:val="005D3D44"/>
    <w:rsid w:val="005D7375"/>
    <w:rsid w:val="005E4EE2"/>
    <w:rsid w:val="005E528B"/>
    <w:rsid w:val="005E6C41"/>
    <w:rsid w:val="005E7434"/>
    <w:rsid w:val="005E7965"/>
    <w:rsid w:val="005E7B99"/>
    <w:rsid w:val="005F0668"/>
    <w:rsid w:val="005F2C24"/>
    <w:rsid w:val="005F43E8"/>
    <w:rsid w:val="005F681F"/>
    <w:rsid w:val="005F6C8D"/>
    <w:rsid w:val="00600EEB"/>
    <w:rsid w:val="00601D74"/>
    <w:rsid w:val="006022B3"/>
    <w:rsid w:val="00603AAE"/>
    <w:rsid w:val="00604302"/>
    <w:rsid w:val="0060439E"/>
    <w:rsid w:val="006077E9"/>
    <w:rsid w:val="0061317E"/>
    <w:rsid w:val="00613295"/>
    <w:rsid w:val="0061460C"/>
    <w:rsid w:val="00616C7A"/>
    <w:rsid w:val="0062048D"/>
    <w:rsid w:val="00622048"/>
    <w:rsid w:val="00622D00"/>
    <w:rsid w:val="00624E46"/>
    <w:rsid w:val="00640450"/>
    <w:rsid w:val="00640482"/>
    <w:rsid w:val="00640861"/>
    <w:rsid w:val="0064583C"/>
    <w:rsid w:val="00647D55"/>
    <w:rsid w:val="00651D1E"/>
    <w:rsid w:val="006528F3"/>
    <w:rsid w:val="00652AE9"/>
    <w:rsid w:val="00654643"/>
    <w:rsid w:val="00655539"/>
    <w:rsid w:val="006602A1"/>
    <w:rsid w:val="00660CD9"/>
    <w:rsid w:val="00662374"/>
    <w:rsid w:val="00662DF8"/>
    <w:rsid w:val="0066409C"/>
    <w:rsid w:val="006662BF"/>
    <w:rsid w:val="006668E1"/>
    <w:rsid w:val="00672C2B"/>
    <w:rsid w:val="00673E71"/>
    <w:rsid w:val="00674B80"/>
    <w:rsid w:val="006766AB"/>
    <w:rsid w:val="006778B8"/>
    <w:rsid w:val="00686D9F"/>
    <w:rsid w:val="00690F72"/>
    <w:rsid w:val="00691A19"/>
    <w:rsid w:val="00692E77"/>
    <w:rsid w:val="006930EE"/>
    <w:rsid w:val="006936ED"/>
    <w:rsid w:val="00694054"/>
    <w:rsid w:val="006943B4"/>
    <w:rsid w:val="006A0EED"/>
    <w:rsid w:val="006A2356"/>
    <w:rsid w:val="006A41E7"/>
    <w:rsid w:val="006A5E8C"/>
    <w:rsid w:val="006A7242"/>
    <w:rsid w:val="006A7552"/>
    <w:rsid w:val="006B0259"/>
    <w:rsid w:val="006B2A72"/>
    <w:rsid w:val="006B4DE7"/>
    <w:rsid w:val="006B5A60"/>
    <w:rsid w:val="006D076A"/>
    <w:rsid w:val="006D28B0"/>
    <w:rsid w:val="006D2C37"/>
    <w:rsid w:val="006D3045"/>
    <w:rsid w:val="006E0836"/>
    <w:rsid w:val="006E090B"/>
    <w:rsid w:val="006E09F8"/>
    <w:rsid w:val="006E2C8E"/>
    <w:rsid w:val="006E350F"/>
    <w:rsid w:val="006E3AEE"/>
    <w:rsid w:val="006E556B"/>
    <w:rsid w:val="006E5F02"/>
    <w:rsid w:val="006E6CA2"/>
    <w:rsid w:val="006F36D4"/>
    <w:rsid w:val="006F7460"/>
    <w:rsid w:val="006F7BFC"/>
    <w:rsid w:val="00704BFB"/>
    <w:rsid w:val="00706FC9"/>
    <w:rsid w:val="007100C6"/>
    <w:rsid w:val="00712D5B"/>
    <w:rsid w:val="00715654"/>
    <w:rsid w:val="007170DD"/>
    <w:rsid w:val="007202BF"/>
    <w:rsid w:val="00722352"/>
    <w:rsid w:val="00722951"/>
    <w:rsid w:val="00722F32"/>
    <w:rsid w:val="00723A6A"/>
    <w:rsid w:val="00724238"/>
    <w:rsid w:val="00726CAB"/>
    <w:rsid w:val="0072704D"/>
    <w:rsid w:val="00744101"/>
    <w:rsid w:val="00744D98"/>
    <w:rsid w:val="00745763"/>
    <w:rsid w:val="00745929"/>
    <w:rsid w:val="0074682D"/>
    <w:rsid w:val="0075318A"/>
    <w:rsid w:val="00753525"/>
    <w:rsid w:val="00761095"/>
    <w:rsid w:val="00762604"/>
    <w:rsid w:val="0076335B"/>
    <w:rsid w:val="00766725"/>
    <w:rsid w:val="00766C6A"/>
    <w:rsid w:val="00767500"/>
    <w:rsid w:val="007719C9"/>
    <w:rsid w:val="00771D93"/>
    <w:rsid w:val="007744B8"/>
    <w:rsid w:val="00777AE6"/>
    <w:rsid w:val="007864FB"/>
    <w:rsid w:val="0079042D"/>
    <w:rsid w:val="00792B64"/>
    <w:rsid w:val="00792CCA"/>
    <w:rsid w:val="00795219"/>
    <w:rsid w:val="0079671C"/>
    <w:rsid w:val="007A1B60"/>
    <w:rsid w:val="007A2246"/>
    <w:rsid w:val="007A2913"/>
    <w:rsid w:val="007A2FF5"/>
    <w:rsid w:val="007A3616"/>
    <w:rsid w:val="007B0EA1"/>
    <w:rsid w:val="007B7439"/>
    <w:rsid w:val="007B7CED"/>
    <w:rsid w:val="007C1CD2"/>
    <w:rsid w:val="007C1F31"/>
    <w:rsid w:val="007C6039"/>
    <w:rsid w:val="007D1416"/>
    <w:rsid w:val="007E4DAA"/>
    <w:rsid w:val="007F15D9"/>
    <w:rsid w:val="007F2139"/>
    <w:rsid w:val="007F24B5"/>
    <w:rsid w:val="007F4A5E"/>
    <w:rsid w:val="007F4AD6"/>
    <w:rsid w:val="007F63C5"/>
    <w:rsid w:val="007F70A4"/>
    <w:rsid w:val="008035B1"/>
    <w:rsid w:val="00810358"/>
    <w:rsid w:val="00810CB6"/>
    <w:rsid w:val="008141D2"/>
    <w:rsid w:val="00815596"/>
    <w:rsid w:val="0082421A"/>
    <w:rsid w:val="00824FCA"/>
    <w:rsid w:val="00827553"/>
    <w:rsid w:val="00831603"/>
    <w:rsid w:val="0083259F"/>
    <w:rsid w:val="00835523"/>
    <w:rsid w:val="0083653E"/>
    <w:rsid w:val="00850A9A"/>
    <w:rsid w:val="00852E25"/>
    <w:rsid w:val="00854415"/>
    <w:rsid w:val="00854B1E"/>
    <w:rsid w:val="00861B61"/>
    <w:rsid w:val="0086292C"/>
    <w:rsid w:val="00864CD1"/>
    <w:rsid w:val="0087236F"/>
    <w:rsid w:val="00875A99"/>
    <w:rsid w:val="00876AC7"/>
    <w:rsid w:val="00880080"/>
    <w:rsid w:val="00883554"/>
    <w:rsid w:val="00883CE9"/>
    <w:rsid w:val="00884856"/>
    <w:rsid w:val="00886427"/>
    <w:rsid w:val="0088759B"/>
    <w:rsid w:val="008876DD"/>
    <w:rsid w:val="008938A6"/>
    <w:rsid w:val="008959F0"/>
    <w:rsid w:val="008A55F7"/>
    <w:rsid w:val="008A73E5"/>
    <w:rsid w:val="008A78CF"/>
    <w:rsid w:val="008B2F36"/>
    <w:rsid w:val="008B5AC1"/>
    <w:rsid w:val="008B6765"/>
    <w:rsid w:val="008B6B77"/>
    <w:rsid w:val="008C1BD5"/>
    <w:rsid w:val="008D289E"/>
    <w:rsid w:val="008D655F"/>
    <w:rsid w:val="008E0E5D"/>
    <w:rsid w:val="008E116E"/>
    <w:rsid w:val="008E26BC"/>
    <w:rsid w:val="008E32BE"/>
    <w:rsid w:val="008E3538"/>
    <w:rsid w:val="008E3A93"/>
    <w:rsid w:val="008E5E89"/>
    <w:rsid w:val="008E67F0"/>
    <w:rsid w:val="008E6A56"/>
    <w:rsid w:val="008E6A73"/>
    <w:rsid w:val="008F3E3F"/>
    <w:rsid w:val="00905777"/>
    <w:rsid w:val="00906966"/>
    <w:rsid w:val="00911704"/>
    <w:rsid w:val="00912705"/>
    <w:rsid w:val="00912EF0"/>
    <w:rsid w:val="0091410E"/>
    <w:rsid w:val="009174BB"/>
    <w:rsid w:val="00930A97"/>
    <w:rsid w:val="009332DB"/>
    <w:rsid w:val="00945EC9"/>
    <w:rsid w:val="00947606"/>
    <w:rsid w:val="00950E4A"/>
    <w:rsid w:val="009625C9"/>
    <w:rsid w:val="009637A8"/>
    <w:rsid w:val="00963996"/>
    <w:rsid w:val="00963B7C"/>
    <w:rsid w:val="00965CFA"/>
    <w:rsid w:val="00970A4F"/>
    <w:rsid w:val="00971781"/>
    <w:rsid w:val="00971920"/>
    <w:rsid w:val="00971F08"/>
    <w:rsid w:val="00972E33"/>
    <w:rsid w:val="00973080"/>
    <w:rsid w:val="00974A01"/>
    <w:rsid w:val="009830FA"/>
    <w:rsid w:val="0098425E"/>
    <w:rsid w:val="00984697"/>
    <w:rsid w:val="0098734D"/>
    <w:rsid w:val="009909BA"/>
    <w:rsid w:val="009940F1"/>
    <w:rsid w:val="00994F18"/>
    <w:rsid w:val="0099508F"/>
    <w:rsid w:val="00995B8C"/>
    <w:rsid w:val="009A1B3F"/>
    <w:rsid w:val="009A1B9C"/>
    <w:rsid w:val="009A224A"/>
    <w:rsid w:val="009A2F2C"/>
    <w:rsid w:val="009A607B"/>
    <w:rsid w:val="009B483C"/>
    <w:rsid w:val="009B50E2"/>
    <w:rsid w:val="009B68AE"/>
    <w:rsid w:val="009C23A3"/>
    <w:rsid w:val="009C31C7"/>
    <w:rsid w:val="009C35EB"/>
    <w:rsid w:val="009C6C47"/>
    <w:rsid w:val="009C70C8"/>
    <w:rsid w:val="009D10CD"/>
    <w:rsid w:val="009D515F"/>
    <w:rsid w:val="009E0C7A"/>
    <w:rsid w:val="009E6838"/>
    <w:rsid w:val="009F0637"/>
    <w:rsid w:val="009F1627"/>
    <w:rsid w:val="009F17EF"/>
    <w:rsid w:val="009F2753"/>
    <w:rsid w:val="009F2BC8"/>
    <w:rsid w:val="009F369F"/>
    <w:rsid w:val="009F3779"/>
    <w:rsid w:val="009F3AEE"/>
    <w:rsid w:val="009F6067"/>
    <w:rsid w:val="009F7CBB"/>
    <w:rsid w:val="00A0055B"/>
    <w:rsid w:val="00A0194E"/>
    <w:rsid w:val="00A01EB8"/>
    <w:rsid w:val="00A13F80"/>
    <w:rsid w:val="00A14D44"/>
    <w:rsid w:val="00A157C5"/>
    <w:rsid w:val="00A16617"/>
    <w:rsid w:val="00A22812"/>
    <w:rsid w:val="00A232FD"/>
    <w:rsid w:val="00A23E8C"/>
    <w:rsid w:val="00A2466F"/>
    <w:rsid w:val="00A30C7C"/>
    <w:rsid w:val="00A35387"/>
    <w:rsid w:val="00A35E7B"/>
    <w:rsid w:val="00A42953"/>
    <w:rsid w:val="00A4562C"/>
    <w:rsid w:val="00A4568C"/>
    <w:rsid w:val="00A460CC"/>
    <w:rsid w:val="00A47932"/>
    <w:rsid w:val="00A526D8"/>
    <w:rsid w:val="00A53BAB"/>
    <w:rsid w:val="00A5418A"/>
    <w:rsid w:val="00A54788"/>
    <w:rsid w:val="00A56A89"/>
    <w:rsid w:val="00A56DB4"/>
    <w:rsid w:val="00A60268"/>
    <w:rsid w:val="00A61891"/>
    <w:rsid w:val="00A640B7"/>
    <w:rsid w:val="00A65CC9"/>
    <w:rsid w:val="00A66E28"/>
    <w:rsid w:val="00A70F89"/>
    <w:rsid w:val="00A74E0F"/>
    <w:rsid w:val="00A7614D"/>
    <w:rsid w:val="00A82DB3"/>
    <w:rsid w:val="00A83FB3"/>
    <w:rsid w:val="00A87E06"/>
    <w:rsid w:val="00AA5C0A"/>
    <w:rsid w:val="00AA5FA8"/>
    <w:rsid w:val="00AA6FB6"/>
    <w:rsid w:val="00AB0D10"/>
    <w:rsid w:val="00AB114D"/>
    <w:rsid w:val="00AB5976"/>
    <w:rsid w:val="00AB7AC8"/>
    <w:rsid w:val="00AC567A"/>
    <w:rsid w:val="00AD0AC4"/>
    <w:rsid w:val="00AD4046"/>
    <w:rsid w:val="00AD55C6"/>
    <w:rsid w:val="00AD76EA"/>
    <w:rsid w:val="00AD7EFC"/>
    <w:rsid w:val="00AD7F88"/>
    <w:rsid w:val="00AE0928"/>
    <w:rsid w:val="00AE4904"/>
    <w:rsid w:val="00AF0479"/>
    <w:rsid w:val="00AF08F0"/>
    <w:rsid w:val="00AF199E"/>
    <w:rsid w:val="00AF1BDA"/>
    <w:rsid w:val="00AF3E26"/>
    <w:rsid w:val="00AF6D45"/>
    <w:rsid w:val="00AF793A"/>
    <w:rsid w:val="00B035DF"/>
    <w:rsid w:val="00B0406F"/>
    <w:rsid w:val="00B156A2"/>
    <w:rsid w:val="00B20851"/>
    <w:rsid w:val="00B20D85"/>
    <w:rsid w:val="00B21194"/>
    <w:rsid w:val="00B22164"/>
    <w:rsid w:val="00B2276A"/>
    <w:rsid w:val="00B2396D"/>
    <w:rsid w:val="00B267D3"/>
    <w:rsid w:val="00B30AEB"/>
    <w:rsid w:val="00B32A9A"/>
    <w:rsid w:val="00B44467"/>
    <w:rsid w:val="00B47551"/>
    <w:rsid w:val="00B51261"/>
    <w:rsid w:val="00B513A3"/>
    <w:rsid w:val="00B546B5"/>
    <w:rsid w:val="00B55F8F"/>
    <w:rsid w:val="00B56107"/>
    <w:rsid w:val="00B56FBE"/>
    <w:rsid w:val="00B571CC"/>
    <w:rsid w:val="00B600A2"/>
    <w:rsid w:val="00B605AF"/>
    <w:rsid w:val="00B61B2E"/>
    <w:rsid w:val="00B656FC"/>
    <w:rsid w:val="00B66626"/>
    <w:rsid w:val="00B66C1C"/>
    <w:rsid w:val="00B71974"/>
    <w:rsid w:val="00B75684"/>
    <w:rsid w:val="00B8084A"/>
    <w:rsid w:val="00B83B6A"/>
    <w:rsid w:val="00B845B4"/>
    <w:rsid w:val="00B84C17"/>
    <w:rsid w:val="00B84E33"/>
    <w:rsid w:val="00B85D29"/>
    <w:rsid w:val="00B875CD"/>
    <w:rsid w:val="00B90172"/>
    <w:rsid w:val="00B93589"/>
    <w:rsid w:val="00B94E7D"/>
    <w:rsid w:val="00BA1507"/>
    <w:rsid w:val="00BA19CA"/>
    <w:rsid w:val="00BB6CA6"/>
    <w:rsid w:val="00BC2787"/>
    <w:rsid w:val="00BC4141"/>
    <w:rsid w:val="00BC6CD8"/>
    <w:rsid w:val="00BD1E33"/>
    <w:rsid w:val="00BD2880"/>
    <w:rsid w:val="00BD2E52"/>
    <w:rsid w:val="00BD42FF"/>
    <w:rsid w:val="00BD6962"/>
    <w:rsid w:val="00BE0F10"/>
    <w:rsid w:val="00BE167D"/>
    <w:rsid w:val="00BE19EE"/>
    <w:rsid w:val="00BE354C"/>
    <w:rsid w:val="00BF1D8B"/>
    <w:rsid w:val="00BF20BF"/>
    <w:rsid w:val="00BF3176"/>
    <w:rsid w:val="00BF3D70"/>
    <w:rsid w:val="00BF4F41"/>
    <w:rsid w:val="00BF57C7"/>
    <w:rsid w:val="00BF5EBB"/>
    <w:rsid w:val="00BF75A3"/>
    <w:rsid w:val="00C0166A"/>
    <w:rsid w:val="00C035FA"/>
    <w:rsid w:val="00C110CC"/>
    <w:rsid w:val="00C117EC"/>
    <w:rsid w:val="00C11D6E"/>
    <w:rsid w:val="00C14472"/>
    <w:rsid w:val="00C20295"/>
    <w:rsid w:val="00C2030A"/>
    <w:rsid w:val="00C2264E"/>
    <w:rsid w:val="00C27D1A"/>
    <w:rsid w:val="00C31D03"/>
    <w:rsid w:val="00C3315D"/>
    <w:rsid w:val="00C33A88"/>
    <w:rsid w:val="00C37420"/>
    <w:rsid w:val="00C4134D"/>
    <w:rsid w:val="00C46D16"/>
    <w:rsid w:val="00C47DD1"/>
    <w:rsid w:val="00C509EA"/>
    <w:rsid w:val="00C51690"/>
    <w:rsid w:val="00C527FE"/>
    <w:rsid w:val="00C566A8"/>
    <w:rsid w:val="00C56C1F"/>
    <w:rsid w:val="00C57D88"/>
    <w:rsid w:val="00C60FC0"/>
    <w:rsid w:val="00C649EE"/>
    <w:rsid w:val="00C65CF0"/>
    <w:rsid w:val="00C67250"/>
    <w:rsid w:val="00C730B3"/>
    <w:rsid w:val="00C73A96"/>
    <w:rsid w:val="00C73CAC"/>
    <w:rsid w:val="00C74DF8"/>
    <w:rsid w:val="00C81F0F"/>
    <w:rsid w:val="00C82084"/>
    <w:rsid w:val="00C836EB"/>
    <w:rsid w:val="00C902D6"/>
    <w:rsid w:val="00C935DC"/>
    <w:rsid w:val="00C96A6D"/>
    <w:rsid w:val="00CA2B1B"/>
    <w:rsid w:val="00CB5653"/>
    <w:rsid w:val="00CB5CA2"/>
    <w:rsid w:val="00CC6D37"/>
    <w:rsid w:val="00CC7E10"/>
    <w:rsid w:val="00CD23F5"/>
    <w:rsid w:val="00CD2E6C"/>
    <w:rsid w:val="00CE5620"/>
    <w:rsid w:val="00CE703F"/>
    <w:rsid w:val="00CF0986"/>
    <w:rsid w:val="00CF1ADC"/>
    <w:rsid w:val="00D02679"/>
    <w:rsid w:val="00D038A6"/>
    <w:rsid w:val="00D04BFF"/>
    <w:rsid w:val="00D06E7F"/>
    <w:rsid w:val="00D1081B"/>
    <w:rsid w:val="00D12AD3"/>
    <w:rsid w:val="00D15779"/>
    <w:rsid w:val="00D179E3"/>
    <w:rsid w:val="00D212E2"/>
    <w:rsid w:val="00D22A1B"/>
    <w:rsid w:val="00D2543F"/>
    <w:rsid w:val="00D26151"/>
    <w:rsid w:val="00D3015C"/>
    <w:rsid w:val="00D30967"/>
    <w:rsid w:val="00D35DDA"/>
    <w:rsid w:val="00D378C8"/>
    <w:rsid w:val="00D44BB7"/>
    <w:rsid w:val="00D45EF1"/>
    <w:rsid w:val="00D500DE"/>
    <w:rsid w:val="00D50639"/>
    <w:rsid w:val="00D535A2"/>
    <w:rsid w:val="00D55A74"/>
    <w:rsid w:val="00D61DDD"/>
    <w:rsid w:val="00D61EB8"/>
    <w:rsid w:val="00D62FA0"/>
    <w:rsid w:val="00D64821"/>
    <w:rsid w:val="00D65404"/>
    <w:rsid w:val="00D73744"/>
    <w:rsid w:val="00D759F7"/>
    <w:rsid w:val="00D75E29"/>
    <w:rsid w:val="00D76CF4"/>
    <w:rsid w:val="00D772B9"/>
    <w:rsid w:val="00D8024B"/>
    <w:rsid w:val="00D83381"/>
    <w:rsid w:val="00D92E9D"/>
    <w:rsid w:val="00D941F6"/>
    <w:rsid w:val="00D97A8B"/>
    <w:rsid w:val="00DA4B14"/>
    <w:rsid w:val="00DA71FD"/>
    <w:rsid w:val="00DB0354"/>
    <w:rsid w:val="00DB1481"/>
    <w:rsid w:val="00DB5F76"/>
    <w:rsid w:val="00DB6E94"/>
    <w:rsid w:val="00DC0254"/>
    <w:rsid w:val="00DD018B"/>
    <w:rsid w:val="00DD6BFB"/>
    <w:rsid w:val="00DE3CDE"/>
    <w:rsid w:val="00DE4D7D"/>
    <w:rsid w:val="00DE58ED"/>
    <w:rsid w:val="00DF0609"/>
    <w:rsid w:val="00DF092B"/>
    <w:rsid w:val="00DF1522"/>
    <w:rsid w:val="00DF2690"/>
    <w:rsid w:val="00DF6637"/>
    <w:rsid w:val="00E014AE"/>
    <w:rsid w:val="00E01CC1"/>
    <w:rsid w:val="00E0245A"/>
    <w:rsid w:val="00E04004"/>
    <w:rsid w:val="00E04D1B"/>
    <w:rsid w:val="00E12E5C"/>
    <w:rsid w:val="00E13CE6"/>
    <w:rsid w:val="00E14C32"/>
    <w:rsid w:val="00E1540F"/>
    <w:rsid w:val="00E168E4"/>
    <w:rsid w:val="00E178AC"/>
    <w:rsid w:val="00E23767"/>
    <w:rsid w:val="00E26FA9"/>
    <w:rsid w:val="00E26FD4"/>
    <w:rsid w:val="00E37B1F"/>
    <w:rsid w:val="00E40548"/>
    <w:rsid w:val="00E43DFF"/>
    <w:rsid w:val="00E459CD"/>
    <w:rsid w:val="00E51421"/>
    <w:rsid w:val="00E521CF"/>
    <w:rsid w:val="00E52E97"/>
    <w:rsid w:val="00E54D07"/>
    <w:rsid w:val="00E6438E"/>
    <w:rsid w:val="00E67CF6"/>
    <w:rsid w:val="00E7022C"/>
    <w:rsid w:val="00E737CE"/>
    <w:rsid w:val="00E74800"/>
    <w:rsid w:val="00E74A05"/>
    <w:rsid w:val="00E75C4C"/>
    <w:rsid w:val="00E75DA0"/>
    <w:rsid w:val="00E87777"/>
    <w:rsid w:val="00E92FD4"/>
    <w:rsid w:val="00EA5D08"/>
    <w:rsid w:val="00EA61F4"/>
    <w:rsid w:val="00EA62AB"/>
    <w:rsid w:val="00EA7DBF"/>
    <w:rsid w:val="00EB0139"/>
    <w:rsid w:val="00EB052C"/>
    <w:rsid w:val="00EB65B6"/>
    <w:rsid w:val="00EB7860"/>
    <w:rsid w:val="00EC14BF"/>
    <w:rsid w:val="00EC3011"/>
    <w:rsid w:val="00EC4F99"/>
    <w:rsid w:val="00EC6E11"/>
    <w:rsid w:val="00ED094B"/>
    <w:rsid w:val="00ED34BC"/>
    <w:rsid w:val="00ED3C51"/>
    <w:rsid w:val="00ED580A"/>
    <w:rsid w:val="00EE1AF5"/>
    <w:rsid w:val="00EE415A"/>
    <w:rsid w:val="00EE6186"/>
    <w:rsid w:val="00EE746C"/>
    <w:rsid w:val="00EF5548"/>
    <w:rsid w:val="00EF6BBD"/>
    <w:rsid w:val="00EF6E4C"/>
    <w:rsid w:val="00EF74A6"/>
    <w:rsid w:val="00EF76D6"/>
    <w:rsid w:val="00F03275"/>
    <w:rsid w:val="00F05320"/>
    <w:rsid w:val="00F12486"/>
    <w:rsid w:val="00F12681"/>
    <w:rsid w:val="00F127D2"/>
    <w:rsid w:val="00F24CDE"/>
    <w:rsid w:val="00F2625B"/>
    <w:rsid w:val="00F27AD5"/>
    <w:rsid w:val="00F30D41"/>
    <w:rsid w:val="00F31DC1"/>
    <w:rsid w:val="00F32E9D"/>
    <w:rsid w:val="00F33357"/>
    <w:rsid w:val="00F4098A"/>
    <w:rsid w:val="00F45FAE"/>
    <w:rsid w:val="00F50455"/>
    <w:rsid w:val="00F551C8"/>
    <w:rsid w:val="00F55633"/>
    <w:rsid w:val="00F56C42"/>
    <w:rsid w:val="00F57006"/>
    <w:rsid w:val="00F6366A"/>
    <w:rsid w:val="00F65402"/>
    <w:rsid w:val="00F6751D"/>
    <w:rsid w:val="00F71D6F"/>
    <w:rsid w:val="00F80E66"/>
    <w:rsid w:val="00F83C9F"/>
    <w:rsid w:val="00F84248"/>
    <w:rsid w:val="00FA1041"/>
    <w:rsid w:val="00FA19AD"/>
    <w:rsid w:val="00FA23E4"/>
    <w:rsid w:val="00FA2529"/>
    <w:rsid w:val="00FA684C"/>
    <w:rsid w:val="00FB0D91"/>
    <w:rsid w:val="00FB2707"/>
    <w:rsid w:val="00FB4272"/>
    <w:rsid w:val="00FC2BAC"/>
    <w:rsid w:val="00FC3737"/>
    <w:rsid w:val="00FC5F7E"/>
    <w:rsid w:val="00FE4B09"/>
    <w:rsid w:val="00FE51BA"/>
    <w:rsid w:val="00FE5580"/>
    <w:rsid w:val="00FE7B2D"/>
    <w:rsid w:val="00FF2CE7"/>
    <w:rsid w:val="00FF3AAF"/>
    <w:rsid w:val="00FF3E3E"/>
    <w:rsid w:val="00FF569B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left="1092" w:hanging="1092"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pacing w:line="360" w:lineRule="auto"/>
      <w:ind w:left="-392" w:firstLine="392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Çíàê íóìåðàöèè"/>
  </w:style>
  <w:style w:type="paragraph" w:styleId="a4">
    <w:name w:val="Body Text"/>
    <w:basedOn w:val="a"/>
    <w:link w:val="a5"/>
    <w:pPr>
      <w:spacing w:after="120"/>
    </w:pPr>
  </w:style>
  <w:style w:type="paragraph" w:customStyle="1" w:styleId="a6">
    <w:name w:val="Ñîäåðæèìîå òàáëèöû"/>
    <w:basedOn w:val="a4"/>
  </w:style>
  <w:style w:type="paragraph" w:styleId="a7">
    <w:name w:val="Body Text Indent"/>
    <w:basedOn w:val="a"/>
    <w:link w:val="a8"/>
    <w:pPr>
      <w:ind w:firstLine="709"/>
      <w:jc w:val="both"/>
    </w:pPr>
    <w:rPr>
      <w:sz w:val="28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21">
    <w:name w:val="Body Text Indent 2"/>
    <w:basedOn w:val="a"/>
    <w:pPr>
      <w:ind w:firstLine="709"/>
    </w:pPr>
    <w:rPr>
      <w:sz w:val="26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30">
    <w:name w:val="Body Text Indent 3"/>
    <w:basedOn w:val="a"/>
    <w:pPr>
      <w:ind w:firstLine="748"/>
      <w:jc w:val="both"/>
    </w:pPr>
    <w:rPr>
      <w:sz w:val="28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footer"/>
    <w:basedOn w:val="a"/>
    <w:link w:val="ac"/>
    <w:rsid w:val="00C11D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11D6E"/>
    <w:rPr>
      <w:sz w:val="24"/>
    </w:rPr>
  </w:style>
  <w:style w:type="paragraph" w:styleId="ad">
    <w:name w:val="Balloon Text"/>
    <w:basedOn w:val="a"/>
    <w:link w:val="ae"/>
    <w:rsid w:val="0002156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02156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73080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22">
    <w:name w:val="List 2"/>
    <w:basedOn w:val="a"/>
    <w:rsid w:val="00463A68"/>
    <w:pPr>
      <w:widowControl/>
      <w:suppressAutoHyphens w:val="0"/>
      <w:overflowPunct/>
      <w:autoSpaceDE/>
      <w:autoSpaceDN/>
      <w:adjustRightInd/>
      <w:ind w:left="566" w:hanging="283"/>
      <w:textAlignment w:val="auto"/>
    </w:pPr>
    <w:rPr>
      <w:sz w:val="20"/>
    </w:rPr>
  </w:style>
  <w:style w:type="paragraph" w:customStyle="1" w:styleId="af">
    <w:name w:val="Мой"/>
    <w:basedOn w:val="a"/>
    <w:rsid w:val="00662DF8"/>
    <w:pPr>
      <w:widowControl/>
      <w:suppressAutoHyphens w:val="0"/>
      <w:overflowPunct/>
      <w:autoSpaceDE/>
      <w:autoSpaceDN/>
      <w:adjustRightInd/>
      <w:ind w:firstLine="720"/>
      <w:jc w:val="both"/>
      <w:textAlignment w:val="auto"/>
    </w:pPr>
    <w:rPr>
      <w:rFonts w:ascii="CG Times (W1)" w:hAnsi="CG Times (W1)"/>
      <w:sz w:val="28"/>
    </w:rPr>
  </w:style>
  <w:style w:type="character" w:customStyle="1" w:styleId="a8">
    <w:name w:val="Основной текст с отступом Знак"/>
    <w:basedOn w:val="a0"/>
    <w:link w:val="a7"/>
    <w:rsid w:val="00FC2BAC"/>
    <w:rPr>
      <w:sz w:val="28"/>
    </w:rPr>
  </w:style>
  <w:style w:type="paragraph" w:styleId="af0">
    <w:name w:val="List Paragraph"/>
    <w:basedOn w:val="a"/>
    <w:uiPriority w:val="34"/>
    <w:qFormat/>
    <w:rsid w:val="00C33A88"/>
    <w:pPr>
      <w:widowControl/>
      <w:suppressAutoHyphens w:val="0"/>
      <w:overflowPunct/>
      <w:autoSpaceDE/>
      <w:autoSpaceDN/>
      <w:adjustRightInd/>
      <w:ind w:left="720"/>
      <w:contextualSpacing/>
      <w:textAlignment w:val="auto"/>
    </w:pPr>
    <w:rPr>
      <w:szCs w:val="24"/>
    </w:rPr>
  </w:style>
  <w:style w:type="character" w:customStyle="1" w:styleId="10">
    <w:name w:val="Заголовок 1 Знак"/>
    <w:basedOn w:val="a0"/>
    <w:link w:val="1"/>
    <w:rsid w:val="003B4B7C"/>
    <w:rPr>
      <w:sz w:val="28"/>
    </w:rPr>
  </w:style>
  <w:style w:type="character" w:customStyle="1" w:styleId="a5">
    <w:name w:val="Основной текст Знак"/>
    <w:basedOn w:val="a0"/>
    <w:link w:val="a4"/>
    <w:rsid w:val="003B4B7C"/>
    <w:rPr>
      <w:sz w:val="24"/>
    </w:rPr>
  </w:style>
  <w:style w:type="paragraph" w:customStyle="1" w:styleId="Style13">
    <w:name w:val="Style13"/>
    <w:basedOn w:val="a"/>
    <w:uiPriority w:val="99"/>
    <w:rsid w:val="003B4B7C"/>
    <w:pPr>
      <w:suppressAutoHyphens w:val="0"/>
      <w:overflowPunct/>
      <w:spacing w:line="326" w:lineRule="exact"/>
      <w:ind w:firstLine="715"/>
      <w:jc w:val="both"/>
      <w:textAlignment w:val="auto"/>
    </w:pPr>
    <w:rPr>
      <w:szCs w:val="24"/>
    </w:rPr>
  </w:style>
  <w:style w:type="character" w:customStyle="1" w:styleId="FontStyle34">
    <w:name w:val="Font Style34"/>
    <w:basedOn w:val="a0"/>
    <w:uiPriority w:val="99"/>
    <w:rsid w:val="003B4B7C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3B4B7C"/>
    <w:pPr>
      <w:suppressAutoHyphens w:val="0"/>
      <w:overflowPunct/>
      <w:spacing w:line="322" w:lineRule="exact"/>
      <w:ind w:firstLine="730"/>
      <w:jc w:val="both"/>
      <w:textAlignment w:val="auto"/>
    </w:pPr>
    <w:rPr>
      <w:szCs w:val="24"/>
    </w:rPr>
  </w:style>
  <w:style w:type="character" w:customStyle="1" w:styleId="FontStyle36">
    <w:name w:val="Font Style36"/>
    <w:basedOn w:val="a0"/>
    <w:uiPriority w:val="99"/>
    <w:rsid w:val="003B4B7C"/>
    <w:rPr>
      <w:rFonts w:ascii="Times New Roman" w:hAnsi="Times New Roman" w:cs="Times New Roman"/>
      <w:spacing w:val="20"/>
      <w:sz w:val="20"/>
      <w:szCs w:val="20"/>
    </w:rPr>
  </w:style>
  <w:style w:type="paragraph" w:customStyle="1" w:styleId="Style21">
    <w:name w:val="Style21"/>
    <w:basedOn w:val="a"/>
    <w:uiPriority w:val="99"/>
    <w:rsid w:val="003B4B7C"/>
    <w:pPr>
      <w:suppressAutoHyphens w:val="0"/>
      <w:overflowPunct/>
      <w:spacing w:line="316" w:lineRule="exact"/>
      <w:ind w:firstLine="710"/>
      <w:jc w:val="both"/>
      <w:textAlignment w:val="auto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2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99DC133106E953FDD99AD787448B0CCC1D9E4ED4BD86941640609570CIFqF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72;&#1082;&#1089;&#1080;&#1085;\Prg%20Max\&#1058;&#1080;&#1087;&#1086;&#1074;&#1086;&#1081;%20&#1053;&#1086;&#1088;&#1084;&#1072;&#108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C578D-DCBC-4E54-A3D1-589065DD0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Типовой Нормал</Template>
  <TotalTime>65</TotalTime>
  <Pages>1</Pages>
  <Words>3974</Words>
  <Characters>22655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  Утверждаю ”</vt:lpstr>
    </vt:vector>
  </TitlesOfParts>
  <Company>ГУИН</Company>
  <LinksUpToDate>false</LinksUpToDate>
  <CharactersWithSpaces>26576</CharactersWithSpaces>
  <SharedDoc>false</SharedDoc>
  <HLinks>
    <vt:vector size="6" baseType="variant">
      <vt:variant>
        <vt:i4>851971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consultantplus://offline/ref=599DC133106E953FDD99AD787448B0CCC1D9E4ED4BD86941640609570CIFqFO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 Утверждаю ”</dc:title>
  <dc:subject/>
  <dc:creator>Дмитрий Билецкий</dc:creator>
  <cp:keywords/>
  <cp:lastModifiedBy>Инспекция по ЛС</cp:lastModifiedBy>
  <cp:revision>8</cp:revision>
  <cp:lastPrinted>2018-08-30T12:07:00Z</cp:lastPrinted>
  <dcterms:created xsi:type="dcterms:W3CDTF">2018-08-02T14:01:00Z</dcterms:created>
  <dcterms:modified xsi:type="dcterms:W3CDTF">2018-11-19T06:29:00Z</dcterms:modified>
</cp:coreProperties>
</file>